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de9d" w14:paraId="592de9d" w:rsidRDefault="00282A49" w:rsidP="00D70917" w:rsidR="00282A4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15:collapsed w:val="false"/>
      </w:pPr>
      <w:bookmarkStart w:name="_GoBack" w:id="0"/>
      <w:bookmarkEnd w:id="0"/>
    </w:p>
    <w:p w:rsidRDefault="001C088F" w:rsidP="00D70917" w:rsidR="00DD3C4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735B">
        <w:tab/>
      </w:r>
      <w:r w:rsidRPr="0027735B">
        <w:tab/>
      </w:r>
      <w:r w:rsidR="00CE4700" w:rsidRPr="0027735B">
        <w:t>Posl</w:t>
      </w:r>
      <w:r w:rsidR="0027735B" w:rsidRPr="0027735B">
        <w:t>.</w:t>
      </w:r>
      <w:r w:rsidR="00CE4700" w:rsidRPr="0027735B">
        <w:t xml:space="preserve"> broj:</w:t>
      </w:r>
      <w:r w:rsidR="0027735B" w:rsidRPr="0027735B">
        <w:t xml:space="preserve"> 58</w:t>
      </w:r>
      <w:r w:rsidR="00CE4700" w:rsidRPr="0027735B">
        <w:t xml:space="preserve"> O-</w:t>
      </w:r>
      <w:r w:rsidR="00AA28B6">
        <w:t>1559</w:t>
      </w:r>
      <w:r w:rsidR="00FC62D3">
        <w:t>/</w:t>
      </w:r>
      <w:r w:rsidR="0096704E">
        <w:t>17</w:t>
      </w:r>
      <w:r w:rsidR="00D70917">
        <w:tab/>
      </w:r>
    </w:p>
    <w:p w:rsidRDefault="00644A01" w:rsidP="00D70917" w:rsidR="00644A0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</w:pPr>
    </w:p>
    <w:p w:rsidRDefault="0027735B" w:rsidP="0027735B" w:rsidR="0027735B"/>
    <w:p w:rsidRDefault="00825873" w:rsidP="0027735B" w:rsidR="00825873" w:rsidRPr="0027735B"/>
    <w:p w:rsidRDefault="0096704E" w:rsidP="0027735B" w:rsidR="0096704E"/>
    <w:p w:rsidRDefault="0027735B" w:rsidP="0027735B" w:rsidR="0027735B" w:rsidRPr="0027735B">
      <w:r w:rsidRPr="0027735B">
        <w:t xml:space="preserve">REPUBLIKA HRVATSKA                                             </w:t>
      </w:r>
    </w:p>
    <w:p w:rsidRDefault="0027735B" w:rsidP="0027735B" w:rsidR="0027735B" w:rsidRPr="0027735B">
      <w:r w:rsidRPr="0027735B">
        <w:t>OPĆINSKI SUD U ZADRU</w:t>
      </w:r>
    </w:p>
    <w:p w:rsidRDefault="0027735B" w:rsidP="00EF1F15" w:rsidR="00DD3C42">
      <w:r w:rsidRPr="0027735B">
        <w:t xml:space="preserve">Zadar, Plemića Borelli 9 </w:t>
      </w:r>
    </w:p>
    <w:p w:rsidRDefault="008D5346" w:rsidP="00EF1F15" w:rsidR="008D5346"/>
    <w:p w:rsidRDefault="00BC2645" w:rsidP="00EF1F15" w:rsidR="00BC2645"/>
    <w:p w:rsidRDefault="00DD3C42" w:rsidP="00954994" w:rsidR="00F93B9F" w:rsidRPr="0027735B">
      <w:r w:rsidRPr="0027735B">
        <w:t xml:space="preserve">                                                                                                  </w:t>
      </w:r>
      <w:r w:rsidR="000F51B0" w:rsidRPr="0027735B">
        <w:t xml:space="preserve"> </w:t>
      </w:r>
      <w:r w:rsidR="00736462" w:rsidRPr="0027735B">
        <w:t xml:space="preserve">   </w:t>
      </w:r>
      <w:r w:rsidR="004B789D" w:rsidRPr="0027735B">
        <w:t xml:space="preserve"> </w:t>
      </w:r>
      <w:r w:rsidR="00665DA7" w:rsidRPr="0027735B">
        <w:t xml:space="preserve">  </w:t>
      </w:r>
      <w:r w:rsidR="006D1E80" w:rsidRPr="0027735B">
        <w:t xml:space="preserve"> </w:t>
      </w:r>
    </w:p>
    <w:p w:rsidRDefault="00F93B9F" w:rsidP="00E03501" w:rsidR="00AD5DA1" w:rsidRPr="0027735B">
      <w:pPr>
        <w:jc w:val="center"/>
      </w:pPr>
      <w:r w:rsidRPr="0027735B">
        <w:t>R E P U B L I K A   H R V A T S K A</w:t>
      </w:r>
    </w:p>
    <w:p w:rsidRDefault="00E03501" w:rsidP="00605B73" w:rsidR="00E03501" w:rsidRPr="0027735B"/>
    <w:p w:rsidRDefault="00B50BD4" w:rsidP="00F93B9F" w:rsidR="00F93B9F" w:rsidRPr="0027735B">
      <w:pPr>
        <w:jc w:val="center"/>
      </w:pPr>
      <w:r w:rsidRPr="0027735B">
        <w:t>R</w:t>
      </w:r>
      <w:r w:rsidR="0015465E" w:rsidRPr="0027735B">
        <w:t xml:space="preserve"> </w:t>
      </w:r>
      <w:r w:rsidRPr="0027735B">
        <w:t>J</w:t>
      </w:r>
      <w:r w:rsidR="0015465E" w:rsidRPr="0027735B">
        <w:t xml:space="preserve"> </w:t>
      </w:r>
      <w:r w:rsidRPr="0027735B">
        <w:t>E</w:t>
      </w:r>
      <w:r w:rsidR="0015465E" w:rsidRPr="0027735B">
        <w:t xml:space="preserve"> </w:t>
      </w:r>
      <w:r w:rsidRPr="0027735B">
        <w:t>Š</w:t>
      </w:r>
      <w:r w:rsidR="0015465E" w:rsidRPr="0027735B">
        <w:t xml:space="preserve"> </w:t>
      </w:r>
      <w:r w:rsidRPr="0027735B">
        <w:t>E</w:t>
      </w:r>
      <w:r w:rsidR="0015465E" w:rsidRPr="0027735B">
        <w:t xml:space="preserve"> </w:t>
      </w:r>
      <w:r w:rsidRPr="0027735B">
        <w:t>N</w:t>
      </w:r>
      <w:r w:rsidR="008D5346">
        <w:t xml:space="preserve"> </w:t>
      </w:r>
      <w:r w:rsidRPr="0027735B">
        <w:t>J</w:t>
      </w:r>
      <w:r w:rsidR="0015465E" w:rsidRPr="0027735B">
        <w:t xml:space="preserve"> </w:t>
      </w:r>
      <w:r w:rsidRPr="0027735B">
        <w:t xml:space="preserve">E </w:t>
      </w:r>
      <w:r w:rsidR="001A318C" w:rsidRPr="0027735B">
        <w:t xml:space="preserve"> </w:t>
      </w:r>
      <w:r w:rsidR="005C41BA" w:rsidRPr="0027735B">
        <w:t xml:space="preserve"> </w:t>
      </w:r>
    </w:p>
    <w:p w:rsidRDefault="0096704E" w:rsidP="00DD3C42" w:rsidR="0096704E" w:rsidRPr="0027735B">
      <w:pPr>
        <w:jc w:val="both"/>
      </w:pPr>
    </w:p>
    <w:p w:rsidRDefault="00DD3C42" w:rsidP="00DD3C42" w:rsidR="0096704E">
      <w:pPr>
        <w:jc w:val="both"/>
      </w:pPr>
      <w:r w:rsidRPr="0027735B">
        <w:tab/>
      </w:r>
      <w:r w:rsidR="006F4E10" w:rsidRPr="0027735B">
        <w:t>Općinski sud u Zadru, p</w:t>
      </w:r>
      <w:r w:rsidR="00654050" w:rsidRPr="0027735B">
        <w:t xml:space="preserve">o sucu tog suda </w:t>
      </w:r>
      <w:r w:rsidR="00644A01">
        <w:t>Tatjani Domijan Mrva</w:t>
      </w:r>
      <w:r w:rsidR="00654050" w:rsidRPr="0027735B">
        <w:t>, na prijedlog su</w:t>
      </w:r>
      <w:r w:rsidR="006F4E10" w:rsidRPr="0027735B">
        <w:t xml:space="preserve">dske savjetnice </w:t>
      </w:r>
      <w:r w:rsidR="0027735B" w:rsidRPr="0027735B">
        <w:t>Maje Nevešćanin</w:t>
      </w:r>
      <w:r w:rsidR="006F4E10" w:rsidRPr="0027735B">
        <w:t>,</w:t>
      </w:r>
      <w:r w:rsidR="005D5FE6" w:rsidRPr="0027735B">
        <w:t xml:space="preserve"> u ostavinskom postupku iza smrt</w:t>
      </w:r>
      <w:r w:rsidR="00A83357" w:rsidRPr="0027735B">
        <w:t xml:space="preserve">i </w:t>
      </w:r>
      <w:r w:rsidR="00AA28B6">
        <w:t xml:space="preserve">Ike Čuline pok. Kuzmana ud. Jure </w:t>
      </w:r>
      <w:r w:rsidR="00351AD0">
        <w:t xml:space="preserve">iz </w:t>
      </w:r>
      <w:r w:rsidR="00AA28B6">
        <w:t>Pridrage</w:t>
      </w:r>
      <w:r w:rsidR="00351AD0">
        <w:t xml:space="preserve">, </w:t>
      </w:r>
      <w:r w:rsidR="00FC62D3">
        <w:t>p</w:t>
      </w:r>
      <w:r w:rsidR="00A83357" w:rsidRPr="0027735B">
        <w:t>o prijedlogu</w:t>
      </w:r>
      <w:r w:rsidR="00644A01">
        <w:t xml:space="preserve"> zakonsk</w:t>
      </w:r>
      <w:r w:rsidR="00351AD0">
        <w:t xml:space="preserve">og nasljednika </w:t>
      </w:r>
      <w:r w:rsidR="00AA28B6">
        <w:t xml:space="preserve">Zvonko Čulina </w:t>
      </w:r>
      <w:r w:rsidR="00351AD0">
        <w:t>iz Zadra,</w:t>
      </w:r>
      <w:r w:rsidR="00AA28B6">
        <w:t xml:space="preserve"> Dom V. Cvitanovića 7,</w:t>
      </w:r>
      <w:r w:rsidR="00351AD0">
        <w:t xml:space="preserve"> </w:t>
      </w:r>
      <w:r w:rsidR="0027735B" w:rsidRPr="0027735B">
        <w:t xml:space="preserve">za </w:t>
      </w:r>
      <w:r w:rsidR="00A83357" w:rsidRPr="0027735B">
        <w:t xml:space="preserve">donošenjem rješenja o rasporedu naknadno pronađene imovine, dana </w:t>
      </w:r>
      <w:r w:rsidR="00AA28B6">
        <w:t>24</w:t>
      </w:r>
      <w:r w:rsidR="00972C3F">
        <w:t xml:space="preserve">. </w:t>
      </w:r>
      <w:r w:rsidR="00FD790C">
        <w:t>listopada 2017. godine</w:t>
      </w:r>
      <w:r w:rsidR="00BC6D22" w:rsidRPr="0027735B">
        <w:t xml:space="preserve">,   </w:t>
      </w:r>
    </w:p>
    <w:p w:rsidRDefault="00C17A5C" w:rsidP="00DD3C42" w:rsidR="00C17A5C" w:rsidRPr="0027735B">
      <w:pPr>
        <w:jc w:val="both"/>
      </w:pPr>
    </w:p>
    <w:p w:rsidRDefault="00F204E8" w:rsidP="00AF45B7" w:rsidR="00F204E8" w:rsidRPr="0027735B">
      <w:pPr>
        <w:jc w:val="center"/>
      </w:pPr>
      <w:r w:rsidRPr="0027735B">
        <w:t>r</w:t>
      </w:r>
      <w:r w:rsidR="00F172FB" w:rsidRPr="0027735B">
        <w:t xml:space="preserve"> </w:t>
      </w:r>
      <w:r w:rsidRPr="0027735B">
        <w:t>i</w:t>
      </w:r>
      <w:r w:rsidR="00F172FB" w:rsidRPr="0027735B">
        <w:t xml:space="preserve"> </w:t>
      </w:r>
      <w:r w:rsidRPr="0027735B">
        <w:t>j</w:t>
      </w:r>
      <w:r w:rsidR="00F172FB" w:rsidRPr="0027735B">
        <w:t xml:space="preserve"> </w:t>
      </w:r>
      <w:r w:rsidRPr="0027735B">
        <w:t>e</w:t>
      </w:r>
      <w:r w:rsidR="00F172FB" w:rsidRPr="0027735B">
        <w:t xml:space="preserve"> </w:t>
      </w:r>
      <w:r w:rsidRPr="0027735B">
        <w:t>š</w:t>
      </w:r>
      <w:r w:rsidR="00F172FB" w:rsidRPr="0027735B">
        <w:t xml:space="preserve"> </w:t>
      </w:r>
      <w:r w:rsidRPr="0027735B">
        <w:t>i</w:t>
      </w:r>
      <w:r w:rsidR="00F172FB" w:rsidRPr="0027735B">
        <w:t xml:space="preserve"> </w:t>
      </w:r>
      <w:r w:rsidRPr="0027735B">
        <w:t>o</w:t>
      </w:r>
      <w:r w:rsidR="00F50B09" w:rsidRPr="0027735B">
        <w:t xml:space="preserve">  </w:t>
      </w:r>
      <w:r w:rsidR="00F172FB" w:rsidRPr="0027735B">
        <w:t xml:space="preserve"> </w:t>
      </w:r>
      <w:r w:rsidRPr="0027735B">
        <w:t xml:space="preserve"> j</w:t>
      </w:r>
      <w:r w:rsidR="00F172FB" w:rsidRPr="0027735B">
        <w:t xml:space="preserve"> </w:t>
      </w:r>
      <w:r w:rsidRPr="0027735B">
        <w:t>e</w:t>
      </w:r>
    </w:p>
    <w:p w:rsidRDefault="000600D9" w:rsidP="00F204E8" w:rsidR="000600D9" w:rsidRPr="0027735B">
      <w:pPr>
        <w:jc w:val="both"/>
      </w:pPr>
    </w:p>
    <w:p w:rsidRDefault="00FA0DDF" w:rsidP="008A769B" w:rsidR="00BC6D22" w:rsidRPr="0027735B">
      <w:pPr>
        <w:pStyle w:val="Odlomakpopisa"/>
        <w:ind w:firstLine="708" w:left="0"/>
        <w:jc w:val="both"/>
      </w:pPr>
      <w:r w:rsidRPr="0027735B">
        <w:t>Iza smrt</w:t>
      </w:r>
      <w:r w:rsidR="00923C83">
        <w:t xml:space="preserve">i </w:t>
      </w:r>
      <w:r w:rsidR="00AA28B6">
        <w:t>Ike Čuline pok. Kuzmana ud. Jure iz Pridrage,</w:t>
      </w:r>
      <w:r w:rsidR="00FD790C">
        <w:t xml:space="preserve"> </w:t>
      </w:r>
      <w:r w:rsidR="00C467A3">
        <w:t>rođen</w:t>
      </w:r>
      <w:r w:rsidR="00AA28B6">
        <w:t xml:space="preserve">a </w:t>
      </w:r>
      <w:r w:rsidR="008E7FEB">
        <w:t xml:space="preserve">dana </w:t>
      </w:r>
      <w:r w:rsidR="00AA28B6">
        <w:t>11. prosinca 1920. godine,</w:t>
      </w:r>
      <w:r w:rsidR="00FD790C">
        <w:t xml:space="preserve"> a umrl</w:t>
      </w:r>
      <w:r w:rsidR="00AA28B6">
        <w:t>e</w:t>
      </w:r>
      <w:r w:rsidR="00FD790C">
        <w:t xml:space="preserve"> </w:t>
      </w:r>
      <w:r w:rsidR="00AA28B6">
        <w:t>10. svibnja 1995. godine</w:t>
      </w:r>
      <w:r w:rsidR="00FD790C">
        <w:t xml:space="preserve">, </w:t>
      </w:r>
      <w:r w:rsidR="00BC6D22" w:rsidRPr="0027735B">
        <w:t xml:space="preserve">s posljednjim prebivalištem u </w:t>
      </w:r>
      <w:r w:rsidR="00AA28B6">
        <w:t>Pridra</w:t>
      </w:r>
      <w:r w:rsidR="00C8062E">
        <w:t>g</w:t>
      </w:r>
      <w:r w:rsidR="00AA28B6">
        <w:t>i,</w:t>
      </w:r>
      <w:r w:rsidR="00FD790C">
        <w:t xml:space="preserve"> </w:t>
      </w:r>
      <w:r w:rsidR="0081415D" w:rsidRPr="0027735B">
        <w:t>državljan</w:t>
      </w:r>
      <w:r w:rsidR="00AA28B6">
        <w:t>ke</w:t>
      </w:r>
      <w:r w:rsidR="00FC62D3">
        <w:t xml:space="preserve"> </w:t>
      </w:r>
      <w:r w:rsidR="0081415D" w:rsidRPr="0027735B">
        <w:t xml:space="preserve">RH. </w:t>
      </w:r>
    </w:p>
    <w:p w:rsidRDefault="00E87BB1" w:rsidP="008A769B" w:rsidR="00E87BB1" w:rsidRPr="0027735B">
      <w:pPr>
        <w:jc w:val="both"/>
        <w:rPr>
          <w:b/>
        </w:rPr>
      </w:pPr>
    </w:p>
    <w:p w:rsidRDefault="008A769B" w:rsidP="008A769B" w:rsidR="00F204E8" w:rsidRPr="0027735B">
      <w:pPr>
        <w:pStyle w:val="Odlomakpopisa"/>
        <w:ind w:firstLine="708" w:left="0"/>
        <w:jc w:val="both"/>
      </w:pPr>
      <w:r>
        <w:t>I.</w:t>
      </w:r>
      <w:r>
        <w:tab/>
      </w:r>
      <w:r w:rsidR="0031533A" w:rsidRPr="0027735B">
        <w:t xml:space="preserve">Utvrđuje se da u sastav </w:t>
      </w:r>
      <w:r w:rsidR="00EB1D1D">
        <w:t>nje</w:t>
      </w:r>
      <w:r w:rsidR="00AA28B6">
        <w:t>zine</w:t>
      </w:r>
      <w:r w:rsidR="00EB1D1D">
        <w:t xml:space="preserve"> </w:t>
      </w:r>
      <w:r w:rsidR="0031533A" w:rsidRPr="0027735B">
        <w:t>o</w:t>
      </w:r>
      <w:r w:rsidR="004E1E3B" w:rsidRPr="0027735B">
        <w:t>stavinske imovine pripada kao naknadno pronađena imovina i</w:t>
      </w:r>
      <w:r w:rsidR="009A31A2">
        <w:t xml:space="preserve"> to</w:t>
      </w:r>
      <w:r w:rsidR="004E1E3B" w:rsidRPr="0027735B">
        <w:t>:</w:t>
      </w:r>
    </w:p>
    <w:p w:rsidRDefault="0081415D" w:rsidP="008A769B" w:rsidR="0081415D" w:rsidRPr="0027735B">
      <w:pPr>
        <w:jc w:val="both"/>
      </w:pPr>
    </w:p>
    <w:p w:rsidRDefault="00256A08" w:rsidP="00351AD0" w:rsidR="00351AD0">
      <w:pPr>
        <w:ind w:firstLine="708"/>
        <w:jc w:val="both"/>
      </w:pPr>
      <w:r>
        <w:t>NEKRETNINA:</w:t>
      </w:r>
    </w:p>
    <w:p w:rsidRDefault="00351AD0" w:rsidP="00351AD0" w:rsidR="00351AD0">
      <w:pPr>
        <w:pStyle w:val="Odlomakpopisa"/>
        <w:numPr>
          <w:ilvl w:val="0"/>
          <w:numId w:val="26"/>
        </w:numPr>
        <w:jc w:val="both"/>
      </w:pPr>
      <w:r w:rsidRPr="0027735B">
        <w:t xml:space="preserve">pravo korištenja grobnice na </w:t>
      </w:r>
      <w:r>
        <w:t xml:space="preserve">Gradskom groblju u Zadru, oznake </w:t>
      </w:r>
      <w:r w:rsidR="00752C06">
        <w:t>N</w:t>
      </w:r>
      <w:r>
        <w:t>.G.</w:t>
      </w:r>
      <w:r w:rsidR="00752C06">
        <w:t>C</w:t>
      </w:r>
      <w:r>
        <w:t xml:space="preserve">., polje </w:t>
      </w:r>
      <w:r w:rsidR="00752C06">
        <w:t>X</w:t>
      </w:r>
      <w:r w:rsidR="00AA28B6">
        <w:t>V</w:t>
      </w:r>
      <w:r w:rsidR="00752C06">
        <w:t>II</w:t>
      </w:r>
      <w:r>
        <w:t xml:space="preserve">I., grobnica </w:t>
      </w:r>
      <w:r w:rsidR="00AA28B6">
        <w:t>9</w:t>
      </w:r>
      <w:r w:rsidR="00752C06">
        <w:t>/3</w:t>
      </w:r>
      <w:r>
        <w:t xml:space="preserve">, prema potvrdi tvrtke NASADI d.o.o. Zadar od </w:t>
      </w:r>
      <w:r w:rsidR="00752C06">
        <w:t>1</w:t>
      </w:r>
      <w:r w:rsidR="00AA28B6">
        <w:t>2</w:t>
      </w:r>
      <w:r>
        <w:t xml:space="preserve">. </w:t>
      </w:r>
      <w:r w:rsidR="00752C06">
        <w:t>s</w:t>
      </w:r>
      <w:r w:rsidR="00AA28B6">
        <w:t xml:space="preserve">rpnja </w:t>
      </w:r>
      <w:r w:rsidR="00752C06">
        <w:t>201</w:t>
      </w:r>
      <w:r w:rsidR="00AA28B6">
        <w:t>7</w:t>
      </w:r>
      <w:r w:rsidR="00752C06">
        <w:t xml:space="preserve">. godine. </w:t>
      </w:r>
      <w:r>
        <w:t xml:space="preserve">  </w:t>
      </w:r>
    </w:p>
    <w:p w:rsidRDefault="00351AD0" w:rsidP="00A34324" w:rsidR="00351AD0">
      <w:pPr>
        <w:ind w:firstLine="708"/>
        <w:jc w:val="both"/>
      </w:pPr>
    </w:p>
    <w:p w:rsidRDefault="00DA4181" w:rsidP="00A34324" w:rsidR="00DA4181" w:rsidRPr="0027735B">
      <w:pPr>
        <w:ind w:firstLine="708"/>
        <w:jc w:val="both"/>
      </w:pPr>
      <w:r w:rsidRPr="00644A01">
        <w:t>II.</w:t>
      </w:r>
      <w:r>
        <w:tab/>
      </w:r>
      <w:r w:rsidRPr="0027735B">
        <w:t xml:space="preserve"> Na temelju</w:t>
      </w:r>
      <w:r>
        <w:t xml:space="preserve"> R</w:t>
      </w:r>
      <w:r w:rsidRPr="0027735B">
        <w:t>ješenja o nasljeđivanju ovog suda pod poslovnim brojem</w:t>
      </w:r>
      <w:r>
        <w:t xml:space="preserve"> </w:t>
      </w:r>
      <w:r w:rsidRPr="0027735B">
        <w:t>O-</w:t>
      </w:r>
      <w:r w:rsidR="00AA28B6">
        <w:t>524</w:t>
      </w:r>
      <w:r>
        <w:t>/</w:t>
      </w:r>
      <w:r w:rsidR="00351AD0">
        <w:t>9</w:t>
      </w:r>
      <w:r w:rsidR="00AA28B6">
        <w:t>5</w:t>
      </w:r>
      <w:r>
        <w:t xml:space="preserve"> </w:t>
      </w:r>
      <w:r w:rsidRPr="0027735B">
        <w:t xml:space="preserve">od dana </w:t>
      </w:r>
      <w:r w:rsidR="00AA28B6">
        <w:t>17</w:t>
      </w:r>
      <w:r w:rsidR="00752C06">
        <w:t xml:space="preserve">. </w:t>
      </w:r>
      <w:r w:rsidR="00AA28B6">
        <w:t>siječnja</w:t>
      </w:r>
      <w:r w:rsidR="00752C06">
        <w:t xml:space="preserve"> 199</w:t>
      </w:r>
      <w:r w:rsidR="00AA28B6">
        <w:t>6</w:t>
      </w:r>
      <w:r w:rsidR="00752C06">
        <w:t xml:space="preserve">. godine </w:t>
      </w:r>
      <w:r w:rsidR="000115EB">
        <w:t xml:space="preserve">i danih nasljedničkih izjava </w:t>
      </w:r>
      <w:r w:rsidRPr="0027735B">
        <w:t>raspoređuje se naknadno pronađena imovina označena u toč. I.  izreke ovog rješenja</w:t>
      </w:r>
      <w:r>
        <w:t>,</w:t>
      </w:r>
      <w:r w:rsidRPr="0027735B">
        <w:t xml:space="preserve"> tako da istu nasljeđuj</w:t>
      </w:r>
      <w:r w:rsidR="00FD790C">
        <w:t>e</w:t>
      </w:r>
      <w:r w:rsidRPr="0027735B">
        <w:t xml:space="preserve">:  </w:t>
      </w:r>
    </w:p>
    <w:p w:rsidRDefault="00DA4181" w:rsidP="00DA4181" w:rsidR="00DA4181" w:rsidRPr="0027735B">
      <w:pPr>
        <w:ind w:left="708"/>
        <w:jc w:val="both"/>
      </w:pPr>
    </w:p>
    <w:p w:rsidRDefault="00351AD0" w:rsidP="00FD790C" w:rsidR="00AA28B6">
      <w:pPr>
        <w:pStyle w:val="Odlomakpopisa"/>
        <w:ind w:left="1068"/>
      </w:pPr>
      <w:r>
        <w:t xml:space="preserve">sin </w:t>
      </w:r>
      <w:r w:rsidR="00AA28B6">
        <w:t>Zvonko Čulina iz Pridrage, Novigrad, Lovrina Ulica 29</w:t>
      </w:r>
    </w:p>
    <w:p w:rsidRDefault="00AA28B6" w:rsidP="00FD790C" w:rsidR="00FD790C">
      <w:pPr>
        <w:pStyle w:val="Odlomakpopisa"/>
        <w:ind w:left="1068"/>
      </w:pPr>
      <w:r>
        <w:t>O</w:t>
      </w:r>
      <w:r w:rsidR="00FD790C">
        <w:t>IB:</w:t>
      </w:r>
      <w:r>
        <w:t>59173468748</w:t>
      </w:r>
      <w:r w:rsidR="00DA4181">
        <w:t>,</w:t>
      </w:r>
      <w:r>
        <w:t xml:space="preserve"> </w:t>
      </w:r>
      <w:r w:rsidR="00DA4181">
        <w:t>za</w:t>
      </w:r>
      <w:r w:rsidR="0096704E">
        <w:t>…</w:t>
      </w:r>
      <w:r>
        <w:t>……</w:t>
      </w:r>
      <w:r w:rsidR="00B95861">
        <w:t>………………………………….</w:t>
      </w:r>
      <w:r w:rsidR="0096704E">
        <w:t>……….</w:t>
      </w:r>
      <w:r w:rsidR="00DA4181">
        <w:t xml:space="preserve">... </w:t>
      </w:r>
      <w:r w:rsidR="00FD790C">
        <w:t>za cijelo.</w:t>
      </w:r>
    </w:p>
    <w:p w:rsidRDefault="00B95861" w:rsidP="00DA4181" w:rsidR="00B95861" w:rsidRPr="0027735B">
      <w:pPr>
        <w:jc w:val="both"/>
      </w:pPr>
    </w:p>
    <w:p w:rsidRDefault="00DA4181" w:rsidP="00DA4181" w:rsidR="00DA4181" w:rsidRPr="0027735B">
      <w:pPr>
        <w:jc w:val="both"/>
      </w:pPr>
    </w:p>
    <w:p w:rsidRDefault="00DA4181" w:rsidP="00DA4181" w:rsidR="00DA4181" w:rsidRPr="00644A01">
      <w:pPr>
        <w:jc w:val="center"/>
      </w:pPr>
      <w:r w:rsidRPr="00644A01">
        <w:t>Obrazloženje</w:t>
      </w:r>
    </w:p>
    <w:p w:rsidRDefault="00DA4181" w:rsidP="00DA4181" w:rsidR="00DA4181" w:rsidRPr="0027735B">
      <w:pPr>
        <w:jc w:val="center"/>
        <w:rPr>
          <w:b/>
        </w:rPr>
      </w:pPr>
    </w:p>
    <w:p w:rsidRDefault="00DA4181" w:rsidP="00DA4181" w:rsidR="00DA4181">
      <w:pPr>
        <w:ind w:firstLine="708"/>
        <w:jc w:val="both"/>
      </w:pPr>
      <w:r w:rsidRPr="0027735B">
        <w:t xml:space="preserve">U ostavinskom postupku iza smrti </w:t>
      </w:r>
      <w:r w:rsidR="00AA28B6">
        <w:t xml:space="preserve">Ike Čuline </w:t>
      </w:r>
      <w:r w:rsidR="00FD790C">
        <w:t xml:space="preserve">iz </w:t>
      </w:r>
      <w:r w:rsidR="00AA28B6">
        <w:t>Pridrage</w:t>
      </w:r>
      <w:r w:rsidR="00752C06">
        <w:t xml:space="preserve">, </w:t>
      </w:r>
      <w:r>
        <w:t>doneseno je R</w:t>
      </w:r>
      <w:r w:rsidRPr="0027735B">
        <w:t xml:space="preserve">ješenje o nasljeđivanju posl. br. </w:t>
      </w:r>
      <w:r>
        <w:t>O-</w:t>
      </w:r>
      <w:r w:rsidR="00AA28B6">
        <w:t>524</w:t>
      </w:r>
      <w:r w:rsidRPr="0027735B">
        <w:t>/</w:t>
      </w:r>
      <w:r w:rsidR="00752C06">
        <w:t>9</w:t>
      </w:r>
      <w:r w:rsidR="00AA28B6">
        <w:t xml:space="preserve">5 </w:t>
      </w:r>
      <w:r>
        <w:t xml:space="preserve">od </w:t>
      </w:r>
      <w:r w:rsidRPr="0027735B">
        <w:t>dana</w:t>
      </w:r>
      <w:r>
        <w:t xml:space="preserve"> </w:t>
      </w:r>
      <w:r w:rsidR="00AA28B6">
        <w:t>17</w:t>
      </w:r>
      <w:r w:rsidR="00752C06">
        <w:t xml:space="preserve">. </w:t>
      </w:r>
      <w:r w:rsidR="00AA28B6">
        <w:t xml:space="preserve">siječnja </w:t>
      </w:r>
      <w:r w:rsidR="00752C06">
        <w:t>199</w:t>
      </w:r>
      <w:r w:rsidR="00AA28B6">
        <w:t>6</w:t>
      </w:r>
      <w:r w:rsidR="00FD790C">
        <w:t xml:space="preserve"> godine, koje je </w:t>
      </w:r>
      <w:r>
        <w:t xml:space="preserve">postalo pravomoćno dana </w:t>
      </w:r>
      <w:r w:rsidR="00752C06">
        <w:t>16.</w:t>
      </w:r>
      <w:r w:rsidR="00AA28B6">
        <w:t xml:space="preserve"> svibnja 1996</w:t>
      </w:r>
      <w:r w:rsidR="00752C06">
        <w:t xml:space="preserve">. </w:t>
      </w:r>
      <w:r>
        <w:t>godine, a u koje</w:t>
      </w:r>
      <w:r w:rsidRPr="0027735B">
        <w:t>m je utvrđena ostavinska imovina,</w:t>
      </w:r>
      <w:r>
        <w:t xml:space="preserve"> te</w:t>
      </w:r>
      <w:r w:rsidR="00AA28B6">
        <w:t xml:space="preserve"> je</w:t>
      </w:r>
      <w:r w:rsidR="00256A08">
        <w:t xml:space="preserve"> </w:t>
      </w:r>
      <w:r w:rsidRPr="0027735B">
        <w:t>nasljedni</w:t>
      </w:r>
      <w:r w:rsidR="00AA28B6">
        <w:t xml:space="preserve">kom temeljem </w:t>
      </w:r>
      <w:r>
        <w:t>Z</w:t>
      </w:r>
      <w:r w:rsidRPr="0027735B">
        <w:t>akona</w:t>
      </w:r>
      <w:r>
        <w:t xml:space="preserve"> </w:t>
      </w:r>
      <w:r w:rsidR="00AA28B6">
        <w:t xml:space="preserve">i ustupa </w:t>
      </w:r>
      <w:r w:rsidR="00246B23">
        <w:t>p</w:t>
      </w:r>
      <w:r w:rsidR="00BC2645">
        <w:t>roglašen</w:t>
      </w:r>
      <w:r w:rsidR="00752C06">
        <w:t xml:space="preserve"> sin </w:t>
      </w:r>
      <w:r w:rsidR="00AA28B6">
        <w:t>Zvonko Čulina za cijelo.</w:t>
      </w:r>
      <w:r w:rsidR="00752C06">
        <w:t xml:space="preserve"> </w:t>
      </w:r>
    </w:p>
    <w:p w:rsidRDefault="00BC2645" w:rsidP="00DA4181" w:rsidR="00BC2645" w:rsidRPr="0027735B">
      <w:pPr>
        <w:ind w:firstLine="708"/>
        <w:jc w:val="both"/>
      </w:pPr>
    </w:p>
    <w:p w:rsidRDefault="00DA4181" w:rsidP="00DA4181" w:rsidR="00DA4181">
      <w:pPr>
        <w:ind w:firstLine="708"/>
        <w:jc w:val="both"/>
      </w:pPr>
      <w:r w:rsidRPr="0027735B">
        <w:lastRenderedPageBreak/>
        <w:t xml:space="preserve">Pisanim podneskom </w:t>
      </w:r>
      <w:r>
        <w:t xml:space="preserve">zaprimljenim </w:t>
      </w:r>
      <w:r w:rsidR="00256A08">
        <w:t xml:space="preserve">u </w:t>
      </w:r>
      <w:r>
        <w:t>ovom sudu dana</w:t>
      </w:r>
      <w:r w:rsidR="00AA28B6">
        <w:t xml:space="preserve"> 21</w:t>
      </w:r>
      <w:r w:rsidR="00752C06">
        <w:t>.</w:t>
      </w:r>
      <w:r w:rsidR="00AA28B6">
        <w:t xml:space="preserve"> srpnja </w:t>
      </w:r>
      <w:r w:rsidR="00246B23">
        <w:t>2017</w:t>
      </w:r>
      <w:r>
        <w:t>. godine zakonsk</w:t>
      </w:r>
      <w:r w:rsidR="00752C06">
        <w:t>i nasljednik sin ostavitelj</w:t>
      </w:r>
      <w:r w:rsidR="00AA28B6">
        <w:t xml:space="preserve">ice </w:t>
      </w:r>
      <w:r w:rsidR="00752C06">
        <w:t>j</w:t>
      </w:r>
      <w:r w:rsidR="008C08E7">
        <w:t xml:space="preserve">e </w:t>
      </w:r>
      <w:r w:rsidR="008E7FEB">
        <w:t>pod</w:t>
      </w:r>
      <w:r w:rsidR="008C08E7">
        <w:t>ni</w:t>
      </w:r>
      <w:r w:rsidR="00752C06">
        <w:t xml:space="preserve">o </w:t>
      </w:r>
      <w:r>
        <w:t>prijedlog za raspoređivanje naknadno pronađene imovine ostavitel</w:t>
      </w:r>
      <w:r w:rsidR="00BC2645">
        <w:t xml:space="preserve">ja i to </w:t>
      </w:r>
      <w:r w:rsidR="00752C06">
        <w:t xml:space="preserve">grobnice na Gradskom groblju Zadar, </w:t>
      </w:r>
      <w:r>
        <w:t xml:space="preserve">te </w:t>
      </w:r>
      <w:r w:rsidR="008C08E7">
        <w:t>preda</w:t>
      </w:r>
      <w:r w:rsidR="00752C06">
        <w:t xml:space="preserve">o </w:t>
      </w:r>
      <w:r w:rsidR="00246B23">
        <w:t xml:space="preserve">dokaz </w:t>
      </w:r>
      <w:r>
        <w:t xml:space="preserve">o postojanju iste i to </w:t>
      </w:r>
      <w:r w:rsidR="00752C06">
        <w:t xml:space="preserve">potvrdu tvrtke NASADI d.o.o. </w:t>
      </w:r>
    </w:p>
    <w:p w:rsidRDefault="008C08E7" w:rsidP="00DA4181" w:rsidR="008C08E7">
      <w:pPr>
        <w:ind w:firstLine="708"/>
        <w:jc w:val="both"/>
      </w:pPr>
    </w:p>
    <w:p w:rsidRDefault="00DA4181" w:rsidP="00DA4181" w:rsidR="00DA4181">
      <w:pPr>
        <w:ind w:firstLine="708"/>
        <w:jc w:val="both"/>
      </w:pPr>
      <w:r w:rsidRPr="00877F1D">
        <w:t>Prema odredbi čl. 234. st. 1. Zakona o nasljeđivanju ("NN" br. 48/03, 163/03 i 35/05,127/13 i 33/15) ako je nakon pravomoćnosti rješenja o nasljeđivanju pronađena imovina koja nije obuhvaćena tim rješenjem, sud neće ponovno provoditi ostavinsku raspravu nego će ovu imovinu novim rješenjem rasporediti na temelju prije donesenog rješenja o nasljeđivanju, osim ako se neki od nasljednika odrekao nasljedstva ili svoj nasljedni dio ustupio sunasljedniku.</w:t>
      </w:r>
    </w:p>
    <w:p w:rsidRDefault="00DA4181" w:rsidP="00DA4181" w:rsidR="00DA4181">
      <w:pPr>
        <w:ind w:firstLine="708"/>
        <w:jc w:val="both"/>
      </w:pPr>
    </w:p>
    <w:p w:rsidRDefault="00DA4181" w:rsidP="00307AAE" w:rsidR="00DA4181">
      <w:pPr>
        <w:ind w:firstLine="708"/>
        <w:jc w:val="both"/>
      </w:pPr>
      <w:r>
        <w:t xml:space="preserve">Utvrđuje se čista vrijednost naknadno pronađene imovine u iznosu od </w:t>
      </w:r>
      <w:r w:rsidR="00AA28B6">
        <w:t>6</w:t>
      </w:r>
      <w:r>
        <w:t>.000,00 kuna.</w:t>
      </w:r>
    </w:p>
    <w:p w:rsidRDefault="001C354C" w:rsidP="00DA4181" w:rsidR="001C354C">
      <w:pPr>
        <w:ind w:firstLine="708"/>
        <w:jc w:val="both"/>
      </w:pPr>
    </w:p>
    <w:p w:rsidRDefault="00DA4181" w:rsidP="00DA4181" w:rsidR="00964F83">
      <w:pPr>
        <w:ind w:firstLine="708"/>
        <w:jc w:val="both"/>
      </w:pPr>
      <w:r>
        <w:t xml:space="preserve">Sud je utvrdio da </w:t>
      </w:r>
      <w:r w:rsidR="00256A08">
        <w:t xml:space="preserve">je </w:t>
      </w:r>
      <w:r w:rsidR="00752C06">
        <w:t>grobnica na gradskom groblju Zadar upisana na ime ostavitelj</w:t>
      </w:r>
      <w:r w:rsidR="00AA28B6">
        <w:t>ice (l.s.19)</w:t>
      </w:r>
      <w:r w:rsidR="00F22E0A">
        <w:t xml:space="preserve">, te da ista </w:t>
      </w:r>
      <w:r w:rsidR="00246B23">
        <w:t>ni</w:t>
      </w:r>
      <w:r w:rsidR="00752C06">
        <w:t xml:space="preserve">je </w:t>
      </w:r>
      <w:r w:rsidR="00246B23">
        <w:t xml:space="preserve">obuhvaćena </w:t>
      </w:r>
      <w:r>
        <w:t xml:space="preserve">prethodno donesenim Rješenjem o nasljeđivanju </w:t>
      </w:r>
      <w:r w:rsidR="00307AAE">
        <w:t>iz</w:t>
      </w:r>
      <w:r w:rsidR="001C354C">
        <w:t>a</w:t>
      </w:r>
      <w:r w:rsidR="00AA28B6">
        <w:t xml:space="preserve"> pok. ostaviteljice</w:t>
      </w:r>
      <w:r w:rsidR="00307AAE">
        <w:t xml:space="preserve"> od </w:t>
      </w:r>
      <w:r w:rsidR="00AA28B6">
        <w:t>17</w:t>
      </w:r>
      <w:r w:rsidR="00752C06">
        <w:t xml:space="preserve">. </w:t>
      </w:r>
      <w:r w:rsidR="00AA28B6">
        <w:t xml:space="preserve">siječnja </w:t>
      </w:r>
      <w:r w:rsidR="00752C06">
        <w:t>199</w:t>
      </w:r>
      <w:r w:rsidR="00AA28B6">
        <w:t>6</w:t>
      </w:r>
      <w:r w:rsidR="00752C06">
        <w:t>. g</w:t>
      </w:r>
      <w:r w:rsidR="00246B23">
        <w:t>odine</w:t>
      </w:r>
      <w:r w:rsidR="00DC428E">
        <w:t xml:space="preserve">, </w:t>
      </w:r>
      <w:r w:rsidR="00F22E0A">
        <w:t xml:space="preserve">pa da </w:t>
      </w:r>
      <w:r w:rsidR="00DC428E">
        <w:t>predstavlja naknadno pronađenu imovinu ostavitelja</w:t>
      </w:r>
      <w:r w:rsidR="006030F7">
        <w:t>.</w:t>
      </w:r>
    </w:p>
    <w:p w:rsidRDefault="00752C06" w:rsidP="00964F83" w:rsidR="00DA4181" w:rsidRPr="0027735B">
      <w:pPr>
        <w:ind w:firstLine="708"/>
        <w:jc w:val="both"/>
      </w:pPr>
      <w:r>
        <w:t>Sin ostavitelj</w:t>
      </w:r>
      <w:r w:rsidR="00AA28B6">
        <w:t xml:space="preserve">ice Zvonko Čulina </w:t>
      </w:r>
      <w:r>
        <w:t xml:space="preserve">na održanom ročištu dana </w:t>
      </w:r>
      <w:r w:rsidR="00302E84">
        <w:t>03</w:t>
      </w:r>
      <w:r>
        <w:t xml:space="preserve">. listopada 2017. godine </w:t>
      </w:r>
      <w:r w:rsidR="00302E84">
        <w:t xml:space="preserve">je naveo kako su u međuvremenu od donošenja Rješenja o nasljeđivanju </w:t>
      </w:r>
      <w:r w:rsidR="008A083B">
        <w:t xml:space="preserve">iz </w:t>
      </w:r>
      <w:r w:rsidR="00302E84">
        <w:t xml:space="preserve">1995. godine preminuli nasljednici ostaviteljice i to sin Ante Čulina, a da su </w:t>
      </w:r>
      <w:r w:rsidR="008A083B">
        <w:t xml:space="preserve">istog </w:t>
      </w:r>
      <w:r w:rsidR="00302E84">
        <w:t>naslijedili</w:t>
      </w:r>
      <w:r w:rsidR="008A083B">
        <w:t xml:space="preserve"> supruga Toka Čulina, sinovi  Renato Čulina i Krešimir Čulina, a pok. kćer ostaviteljice Dragicu Pavlović da su naslijedili suprug Ive Pavlović, sin Mario Pavlović i kćer Sanja Pavlović. Također je Zvonko Čulina na istom ročištu </w:t>
      </w:r>
      <w:r w:rsidR="00246B23">
        <w:t>da</w:t>
      </w:r>
      <w:r>
        <w:t>o nasljedničku izjavu kojom se prihvatio svog nasljednog dijela</w:t>
      </w:r>
      <w:r w:rsidR="00964F83">
        <w:t xml:space="preserve"> u pogledu naknadno pronađene imovine,</w:t>
      </w:r>
      <w:r w:rsidR="00302E84">
        <w:t xml:space="preserve"> dok je nasljednica Zorka Jelenković, kćerka ostaviteljice, dala nasljedničku izjavu koja se prihvaća svog dijela i isti ustupa braći i to Zvonku, Slavku, Dinku i nasljednicima pok. brata Ante Čuline</w:t>
      </w:r>
      <w:r w:rsidR="008A083B">
        <w:t>. Nasljednik Zvonko Čulina se sudu obvezao te je i u spis dostavio nasljedničke izjave Radojke Kardum, Dinka Čuline</w:t>
      </w:r>
      <w:r w:rsidR="006A244D">
        <w:t>, Sanje Pavlović, Maria Pavlovića,Slavka Čuline, Renata Čuline, Krešimira Čuline, Ivana Pavlovića i Ljubice Zubcic (l.s. 27-36), koji su se svog nasljednog dijela prihvatili i isti u</w:t>
      </w:r>
      <w:r w:rsidR="00C8062E">
        <w:t>s</w:t>
      </w:r>
      <w:r w:rsidR="006A244D">
        <w:t xml:space="preserve">tupili nasljedniku Zvonku Čulinu, osim nasljednika </w:t>
      </w:r>
      <w:r w:rsidR="006A244D" w:rsidRPr="006A244D">
        <w:t>Renata Čuline</w:t>
      </w:r>
      <w:r w:rsidR="006A244D">
        <w:t xml:space="preserve"> i</w:t>
      </w:r>
      <w:r w:rsidR="006A244D" w:rsidRPr="006A244D">
        <w:t xml:space="preserve"> Krešimira Čuline</w:t>
      </w:r>
      <w:r w:rsidR="006A244D">
        <w:t xml:space="preserve"> koji su se svog nasljednog dijela odrekli, </w:t>
      </w:r>
      <w:r w:rsidR="00DC428E">
        <w:t>slijedom čega je v</w:t>
      </w:r>
      <w:r w:rsidR="00DA4181">
        <w:t xml:space="preserve">aljalo rasporediti </w:t>
      </w:r>
      <w:r w:rsidR="00C50EC0">
        <w:t>naknadno pronađenu imovinu</w:t>
      </w:r>
      <w:r w:rsidR="00DC428E">
        <w:t>,</w:t>
      </w:r>
      <w:r w:rsidR="00C50EC0">
        <w:t xml:space="preserve"> </w:t>
      </w:r>
      <w:r w:rsidR="00DA4181">
        <w:t xml:space="preserve">kako je odlučeno </w:t>
      </w:r>
      <w:r w:rsidR="00DA4181" w:rsidRPr="0027735B">
        <w:t>u izreci</w:t>
      </w:r>
      <w:r w:rsidR="00DA4181">
        <w:t xml:space="preserve"> Rješenja</w:t>
      </w:r>
      <w:r w:rsidR="00DA4181" w:rsidRPr="0027735B">
        <w:t>.</w:t>
      </w:r>
    </w:p>
    <w:p w:rsidRDefault="00DA4181" w:rsidP="00DA4181" w:rsidR="00DA4181" w:rsidRPr="0027735B">
      <w:pPr>
        <w:ind w:firstLine="708"/>
        <w:jc w:val="both"/>
      </w:pPr>
    </w:p>
    <w:p w:rsidRDefault="00DA4181" w:rsidP="00DA4181" w:rsidR="00DA4181" w:rsidRPr="0027735B">
      <w:pPr>
        <w:jc w:val="center"/>
      </w:pPr>
      <w:r w:rsidRPr="0027735B">
        <w:t>U Zadru</w:t>
      </w:r>
      <w:r>
        <w:t>,</w:t>
      </w:r>
      <w:r w:rsidR="00307AAE">
        <w:t xml:space="preserve"> </w:t>
      </w:r>
      <w:r w:rsidR="006A244D">
        <w:t>24</w:t>
      </w:r>
      <w:r w:rsidR="001C354C">
        <w:t xml:space="preserve">. </w:t>
      </w:r>
      <w:r w:rsidR="006A244D">
        <w:t xml:space="preserve">listopada </w:t>
      </w:r>
      <w:r w:rsidR="00964F83">
        <w:t xml:space="preserve">2017. godine </w:t>
      </w:r>
      <w:r w:rsidRPr="0027735B">
        <w:t xml:space="preserve">  </w:t>
      </w:r>
    </w:p>
    <w:p w:rsidRDefault="00C0045F" w:rsidP="00DA4181" w:rsidR="00C0045F">
      <w:pPr>
        <w:jc w:val="both"/>
      </w:pPr>
    </w:p>
    <w:p w:rsidRDefault="00DA4181" w:rsidP="00DA4181" w:rsidR="00DA4181" w:rsidRPr="00644A01">
      <w:pPr>
        <w:jc w:val="both"/>
      </w:pPr>
      <w:r w:rsidRPr="00644A01">
        <w:t xml:space="preserve"> </w:t>
      </w:r>
      <w:r w:rsidRPr="00644A01">
        <w:tab/>
        <w:t xml:space="preserve">Sudska savjetnica:                                         </w:t>
      </w:r>
      <w:r w:rsidRPr="00644A01">
        <w:tab/>
      </w:r>
      <w:r w:rsidRPr="00644A01">
        <w:tab/>
        <w:t xml:space="preserve">S u d a c: </w:t>
      </w:r>
    </w:p>
    <w:p w:rsidRDefault="00DA4181" w:rsidP="00DA4181" w:rsidR="00DA4181" w:rsidRPr="00644A01">
      <w:pPr>
        <w:jc w:val="both"/>
      </w:pPr>
    </w:p>
    <w:p w:rsidRDefault="00DA4181" w:rsidP="00DA4181" w:rsidR="00DA4181" w:rsidRPr="00644A01">
      <w:pPr>
        <w:jc w:val="both"/>
      </w:pPr>
      <w:r w:rsidRPr="00644A01">
        <w:tab/>
        <w:t>Maja Nevešćanin</w:t>
      </w:r>
      <w:r w:rsidRPr="00644A01">
        <w:tab/>
      </w:r>
      <w:r w:rsidRPr="00644A01">
        <w:tab/>
      </w:r>
      <w:r w:rsidRPr="00644A01">
        <w:tab/>
      </w:r>
      <w:r w:rsidRPr="00644A01">
        <w:tab/>
      </w:r>
      <w:r>
        <w:tab/>
      </w:r>
      <w:r w:rsidRPr="00644A01">
        <w:t>Tatjana Domijan</w:t>
      </w:r>
      <w:r w:rsidR="001C354C">
        <w:t xml:space="preserve"> -</w:t>
      </w:r>
      <w:r w:rsidRPr="00644A01">
        <w:t xml:space="preserve"> Mrva </w:t>
      </w:r>
    </w:p>
    <w:p w:rsidRDefault="00C0045F" w:rsidP="00DA4181" w:rsidR="00C0045F">
      <w:pPr>
        <w:jc w:val="both"/>
        <w:rPr>
          <w:b/>
        </w:rPr>
      </w:pPr>
    </w:p>
    <w:p w:rsidRDefault="00623370" w:rsidP="00DA4181" w:rsidR="00623370" w:rsidRPr="0027735B">
      <w:pPr>
        <w:jc w:val="both"/>
        <w:rPr>
          <w:b/>
        </w:rPr>
      </w:pPr>
    </w:p>
    <w:p w:rsidRDefault="00DA4181" w:rsidP="00DA4181" w:rsidR="00DA4181" w:rsidRPr="00644A01">
      <w:pPr>
        <w:jc w:val="both"/>
      </w:pPr>
      <w:r w:rsidRPr="00644A01">
        <w:t>PRAVNA POUKA:</w:t>
      </w:r>
    </w:p>
    <w:p w:rsidRDefault="00DA4181" w:rsidP="00DA4181" w:rsidR="00DA4181" w:rsidRPr="0027735B">
      <w:pPr>
        <w:ind w:firstLine="360"/>
        <w:jc w:val="both"/>
        <w:rPr>
          <w:b/>
        </w:rPr>
      </w:pPr>
    </w:p>
    <w:p w:rsidRDefault="00DA4181" w:rsidP="00DA4181" w:rsidR="00DA4181" w:rsidRPr="0027735B">
      <w:pPr>
        <w:ind w:firstLine="360"/>
        <w:jc w:val="both"/>
      </w:pPr>
      <w:r w:rsidRPr="0027735B">
        <w:t xml:space="preserve">Protiv ovog rješenja dopuštena je žalba </w:t>
      </w:r>
      <w:r>
        <w:t>nadležnom županijskom sud</w:t>
      </w:r>
      <w:r w:rsidRPr="0027735B">
        <w:t xml:space="preserve">u. Žalba se podnosi putem ovog suda u tri primjerka u roku od 15 dana od dana dostave ovog rješenja. </w:t>
      </w:r>
    </w:p>
    <w:p w:rsidRDefault="00623370" w:rsidP="00DA4181" w:rsidR="00DA4181" w:rsidRPr="0027735B">
      <w:pPr>
        <w:jc w:val="both"/>
      </w:pPr>
      <w:r>
        <w:t xml:space="preserve">   </w:t>
      </w:r>
      <w:r w:rsidR="00DA4181" w:rsidRPr="0027735B">
        <w:t xml:space="preserve">                                                                                                                                                                                                    </w:t>
      </w:r>
    </w:p>
    <w:p w:rsidRDefault="00DA4181" w:rsidP="00DA4181" w:rsidR="00DA4181" w:rsidRPr="00644A01">
      <w:pPr>
        <w:tabs>
          <w:tab w:pos="2507" w:val="left"/>
        </w:tabs>
        <w:jc w:val="both"/>
      </w:pPr>
      <w:r w:rsidRPr="00644A01">
        <w:t xml:space="preserve">DNA: </w:t>
      </w:r>
      <w:r w:rsidRPr="00644A01">
        <w:tab/>
      </w:r>
    </w:p>
    <w:p w:rsidRDefault="006A244D" w:rsidP="006A244D" w:rsidR="00256A08">
      <w:pPr>
        <w:pStyle w:val="Odlomakpopisa"/>
        <w:numPr>
          <w:ilvl w:val="0"/>
          <w:numId w:val="28"/>
        </w:numPr>
        <w:jc w:val="both"/>
      </w:pPr>
      <w:r>
        <w:t>Slavko Čulina iz Srbije, Beograd, Vinogradski venac 14/21</w:t>
      </w:r>
    </w:p>
    <w:p w:rsidRDefault="006A244D" w:rsidP="006A244D" w:rsidR="006A244D">
      <w:pPr>
        <w:pStyle w:val="Odlomakpopisa"/>
        <w:numPr>
          <w:ilvl w:val="0"/>
          <w:numId w:val="28"/>
        </w:numPr>
        <w:jc w:val="both"/>
      </w:pPr>
      <w:r>
        <w:t xml:space="preserve">Toka Čulina iz Zagreba, Zlobinska ulica 10, </w:t>
      </w:r>
    </w:p>
    <w:p w:rsidRDefault="006A244D" w:rsidP="006A244D" w:rsidR="006A244D">
      <w:pPr>
        <w:pStyle w:val="Odlomakpopisa"/>
        <w:numPr>
          <w:ilvl w:val="0"/>
          <w:numId w:val="28"/>
        </w:numPr>
        <w:jc w:val="both"/>
      </w:pPr>
      <w:r>
        <w:t xml:space="preserve">Renato Čulina </w:t>
      </w:r>
      <w:r w:rsidRPr="006A244D">
        <w:t>iz Zagreba, Zlobinska ulica 10</w:t>
      </w:r>
    </w:p>
    <w:p w:rsidRDefault="006A244D" w:rsidP="006A244D" w:rsidR="006A244D">
      <w:pPr>
        <w:pStyle w:val="Odlomakpopisa"/>
        <w:numPr>
          <w:ilvl w:val="0"/>
          <w:numId w:val="28"/>
        </w:numPr>
        <w:jc w:val="both"/>
      </w:pPr>
      <w:r>
        <w:t xml:space="preserve">Krešimir Čulina </w:t>
      </w:r>
      <w:r w:rsidRPr="006A244D">
        <w:t>iz Zagreba, Zlobinska ulica 10</w:t>
      </w:r>
    </w:p>
    <w:p w:rsidRDefault="006A244D" w:rsidP="006A244D" w:rsidR="006A244D">
      <w:pPr>
        <w:pStyle w:val="Odlomakpopisa"/>
        <w:numPr>
          <w:ilvl w:val="0"/>
          <w:numId w:val="28"/>
        </w:numPr>
        <w:jc w:val="both"/>
      </w:pPr>
      <w:r>
        <w:lastRenderedPageBreak/>
        <w:t>Dinko Čulina iz Zagreba, D. Dujšinova 16</w:t>
      </w:r>
    </w:p>
    <w:p w:rsidRDefault="007E75AD" w:rsidP="006A244D" w:rsidR="007E75AD">
      <w:pPr>
        <w:pStyle w:val="Odlomakpopisa"/>
        <w:numPr>
          <w:ilvl w:val="0"/>
          <w:numId w:val="28"/>
        </w:numPr>
        <w:jc w:val="both"/>
      </w:pPr>
      <w:r>
        <w:t>Zvonko Čulina iz Pridrage, Lovirna 29,</w:t>
      </w:r>
    </w:p>
    <w:p w:rsidRDefault="007E75AD" w:rsidP="006A244D" w:rsidR="007E75AD">
      <w:pPr>
        <w:pStyle w:val="Odlomakpopisa"/>
        <w:numPr>
          <w:ilvl w:val="0"/>
          <w:numId w:val="28"/>
        </w:numPr>
        <w:jc w:val="both"/>
      </w:pPr>
      <w:r>
        <w:t>Ljubica Zubčić iz USA, N.Y.11372, 34-21-80 Th.St. Jackson Hts</w:t>
      </w:r>
    </w:p>
    <w:p w:rsidRDefault="007E75AD" w:rsidP="006A244D" w:rsidR="007E75AD">
      <w:pPr>
        <w:pStyle w:val="Odlomakpopisa"/>
        <w:numPr>
          <w:ilvl w:val="0"/>
          <w:numId w:val="28"/>
        </w:numPr>
        <w:jc w:val="both"/>
      </w:pPr>
      <w:r>
        <w:t>Ivan Pavlović iz Zagreba, Vile Velebita 8 c</w:t>
      </w:r>
    </w:p>
    <w:p w:rsidRDefault="007E75AD" w:rsidP="006A244D" w:rsidR="007E75AD">
      <w:pPr>
        <w:pStyle w:val="Odlomakpopisa"/>
        <w:numPr>
          <w:ilvl w:val="0"/>
          <w:numId w:val="28"/>
        </w:numPr>
        <w:jc w:val="both"/>
      </w:pPr>
      <w:r>
        <w:t>Mario Pavlović iz Zagreba, Trnava I. 98</w:t>
      </w:r>
    </w:p>
    <w:p w:rsidRDefault="007E75AD" w:rsidP="006A244D" w:rsidR="007E75AD">
      <w:pPr>
        <w:pStyle w:val="Odlomakpopisa"/>
        <w:numPr>
          <w:ilvl w:val="0"/>
          <w:numId w:val="28"/>
        </w:numPr>
        <w:jc w:val="both"/>
      </w:pPr>
      <w:r>
        <w:t>Sanja Pavlović  iz Zagreba, Resnički put 70</w:t>
      </w:r>
    </w:p>
    <w:p w:rsidRDefault="006A244D" w:rsidP="006A244D" w:rsidR="006A244D">
      <w:pPr>
        <w:pStyle w:val="Odlomakpopisa"/>
        <w:numPr>
          <w:ilvl w:val="0"/>
          <w:numId w:val="28"/>
        </w:numPr>
        <w:jc w:val="both"/>
      </w:pPr>
      <w:r>
        <w:t xml:space="preserve"> </w:t>
      </w:r>
      <w:r w:rsidR="007E75AD">
        <w:t>Zorka Jelenković iz Zadra, Biogradska 10</w:t>
      </w:r>
    </w:p>
    <w:p w:rsidRDefault="0047139E" w:rsidP="006A244D" w:rsidR="0047139E">
      <w:pPr>
        <w:pStyle w:val="Odlomakpopisa"/>
        <w:numPr>
          <w:ilvl w:val="0"/>
          <w:numId w:val="28"/>
        </w:numPr>
        <w:jc w:val="both"/>
      </w:pPr>
      <w:r>
        <w:t xml:space="preserve">Radojka Kardum iz Zagreba, Zlobinska 4 </w:t>
      </w:r>
    </w:p>
    <w:p w:rsidRDefault="00246B23" w:rsidP="00256A08" w:rsidR="00246B23">
      <w:pPr>
        <w:jc w:val="both"/>
      </w:pPr>
    </w:p>
    <w:p w:rsidRDefault="00246B23" w:rsidP="00246B23" w:rsidR="00246B23">
      <w:pPr>
        <w:pStyle w:val="Odlomakpopisa"/>
        <w:jc w:val="both"/>
      </w:pPr>
    </w:p>
    <w:sectPr w:rsidSect="00644A01" w:rsidR="00246B23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9A3" w:rsidR="00A719A3">
      <w:r>
        <w:separator/>
      </w:r>
    </w:p>
  </w:endnote>
  <w:endnote w:id="0" w:type="continuationSeparator">
    <w:p w:rsidRDefault="00A719A3" w:rsidR="00A7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9A3" w:rsidR="00A719A3">
      <w:r>
        <w:separator/>
      </w:r>
    </w:p>
  </w:footnote>
  <w:footnote w:id="0" w:type="continuationSeparator">
    <w:p w:rsidRDefault="00A719A3" w:rsidR="00A7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00" w:rsidP="005D5C4D" w:rsidR="00A222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2200" w:rsidR="00A222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00" w:rsidP="005D5C4D" w:rsidR="00A22200" w:rsidRPr="001C088F">
    <w:pPr>
      <w:pStyle w:val="Zaglavlje"/>
      <w:framePr w:y="1" w:xAlign="center" w:vAnchor="text" w:hAnchor="margin" w:wrap="around"/>
      <w:rPr>
        <w:rStyle w:val="Brojstranice"/>
        <w:rFonts w:hAnsi="Book Antiqua" w:ascii="Book Antiqua"/>
      </w:rPr>
    </w:pPr>
    <w:r w:rsidRPr="001C088F">
      <w:rPr>
        <w:rStyle w:val="Brojstranice"/>
        <w:rFonts w:hAnsi="Book Antiqua" w:ascii="Book Antiqua"/>
      </w:rPr>
      <w:fldChar w:fldCharType="begin"/>
    </w:r>
    <w:r w:rsidRPr="001C088F">
      <w:rPr>
        <w:rStyle w:val="Brojstranice"/>
        <w:rFonts w:hAnsi="Book Antiqua" w:ascii="Book Antiqua"/>
      </w:rPr>
      <w:instrText xml:space="preserve">PAGE  </w:instrText>
    </w:r>
    <w:r w:rsidRPr="001C088F">
      <w:rPr>
        <w:rStyle w:val="Brojstranice"/>
        <w:rFonts w:hAnsi="Book Antiqua" w:ascii="Book Antiqua"/>
      </w:rPr>
      <w:fldChar w:fldCharType="separate"/>
    </w:r>
    <w:r w:rsidR="00380A6A">
      <w:rPr>
        <w:rStyle w:val="Brojstranice"/>
        <w:rFonts w:hAnsi="Book Antiqua" w:ascii="Book Antiqua"/>
        <w:noProof/>
      </w:rPr>
      <w:t>3</w:t>
    </w:r>
    <w:r w:rsidRPr="001C088F">
      <w:rPr>
        <w:rStyle w:val="Brojstranice"/>
        <w:rFonts w:hAnsi="Book Antiqua" w:ascii="Book Antiqua"/>
      </w:rPr>
      <w:fldChar w:fldCharType="end"/>
    </w:r>
  </w:p>
  <w:p w:rsidRDefault="009A31A2" w:rsidP="009A31A2" w:rsidR="0096704E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2" w:val="right"/>
      </w:tabs>
      <w:rPr>
        <w:rFonts w:hAnsi="Book Antiqua" w:ascii="Book Antiqua"/>
      </w:rPr>
    </w:pPr>
    <w:r>
      <w:rPr>
        <w:rFonts w:hAnsi="Book Antiqua" w:ascii="Book Antiqua"/>
      </w:rPr>
      <w:tab/>
    </w:r>
    <w:r>
      <w:rPr>
        <w:rFonts w:hAnsi="Book Antiqua" w:ascii="Book Antiqua"/>
      </w:rPr>
      <w:tab/>
    </w:r>
    <w:r>
      <w:rPr>
        <w:rFonts w:hAnsi="Book Antiqua" w:ascii="Book Antiqua"/>
      </w:rPr>
      <w:tab/>
    </w:r>
    <w:r>
      <w:rPr>
        <w:rFonts w:hAnsi="Book Antiqua" w:ascii="Book Antiqua"/>
      </w:rPr>
      <w:tab/>
    </w:r>
    <w:r>
      <w:rPr>
        <w:rFonts w:hAnsi="Book Antiqua" w:ascii="Book Antiqua"/>
      </w:rPr>
      <w:tab/>
    </w:r>
    <w:r>
      <w:rPr>
        <w:rFonts w:hAnsi="Book Antiqua" w:ascii="Book Antiqua"/>
      </w:rPr>
      <w:tab/>
    </w:r>
    <w:r>
      <w:rPr>
        <w:rFonts w:hAnsi="Book Antiqua" w:ascii="Book Antiqua"/>
      </w:rPr>
      <w:tab/>
    </w:r>
    <w:r>
      <w:rPr>
        <w:rFonts w:hAnsi="Book Antiqua" w:ascii="Book Antiqua"/>
      </w:rPr>
      <w:tab/>
    </w:r>
    <w:r w:rsidR="00D70917">
      <w:rPr>
        <w:rFonts w:hAnsi="Book Antiqua" w:ascii="Book Antiqua"/>
      </w:rPr>
      <w:tab/>
    </w:r>
  </w:p>
  <w:p w:rsidRDefault="009A31A2" w:rsidP="0096704E" w:rsidR="00A22200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2" w:val="right"/>
      </w:tabs>
      <w:jc w:val="right"/>
      <w:rPr>
        <w:b/>
      </w:rPr>
    </w:pPr>
    <w:r w:rsidRPr="0027735B">
      <w:t>Posl. broj: 58 O-</w:t>
    </w:r>
    <w:r w:rsidR="00923C83">
      <w:t>1</w:t>
    </w:r>
    <w:r w:rsidR="00F22E0A">
      <w:t>687</w:t>
    </w:r>
    <w:r w:rsidR="00972C3F">
      <w:t>/</w:t>
    </w:r>
    <w:r w:rsidR="0096704E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6F84"/>
    <w:multiLevelType w:val="hybridMultilevel"/>
    <w:tmpl w:val="57F24F46"/>
    <w:lvl w:tplc="19DEAF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6057044"/>
    <w:multiLevelType w:val="hybridMultilevel"/>
    <w:tmpl w:val="ABA425C8"/>
    <w:lvl w:tplc="6AFA595C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8F81614"/>
    <w:multiLevelType w:val="hybridMultilevel"/>
    <w:tmpl w:val="6CF4663E"/>
    <w:lvl w:tplc="79588EEC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3">
    <w:nsid w:val="195D4946"/>
    <w:multiLevelType w:val="hybridMultilevel"/>
    <w:tmpl w:val="F3DCCE62"/>
    <w:lvl w:tplc="ADAAFF96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4">
    <w:nsid w:val="1ABF4CAF"/>
    <w:multiLevelType w:val="hybridMultilevel"/>
    <w:tmpl w:val="A3F0B08E"/>
    <w:lvl w:tplc="1FB00A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1602863"/>
    <w:multiLevelType w:val="hybridMultilevel"/>
    <w:tmpl w:val="3790DFF2"/>
    <w:lvl w:tplc="8654D03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C660A08"/>
    <w:multiLevelType w:val="hybridMultilevel"/>
    <w:tmpl w:val="DD82679A"/>
    <w:lvl w:tplc="1AC4208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C9D504D"/>
    <w:multiLevelType w:val="hybridMultilevel"/>
    <w:tmpl w:val="7390FC5E"/>
    <w:lvl w:tplc="79C88E6E" w:ilvl="0">
      <w:numFmt w:val="bullet"/>
      <w:lvlText w:val="-"/>
      <w:lvlJc w:val="left"/>
      <w:pPr>
        <w:tabs>
          <w:tab w:pos="1791" w:val="num"/>
        </w:tabs>
        <w:ind w:hanging="360" w:left="1791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11" w:val="num"/>
        </w:tabs>
        <w:ind w:hanging="360" w:left="251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31" w:val="num"/>
        </w:tabs>
        <w:ind w:hanging="360" w:left="323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51" w:val="num"/>
        </w:tabs>
        <w:ind w:hanging="360" w:left="395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71" w:val="num"/>
        </w:tabs>
        <w:ind w:hanging="360" w:left="467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91" w:val="num"/>
        </w:tabs>
        <w:ind w:hanging="360" w:left="539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11" w:val="num"/>
        </w:tabs>
        <w:ind w:hanging="360" w:left="611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31" w:val="num"/>
        </w:tabs>
        <w:ind w:hanging="360" w:left="683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51" w:val="num"/>
        </w:tabs>
        <w:ind w:hanging="360" w:left="7551"/>
      </w:pPr>
      <w:rPr>
        <w:rFonts w:hAnsi="Wingdings" w:ascii="Wingdings" w:hint="default"/>
      </w:rPr>
    </w:lvl>
  </w:abstractNum>
  <w:abstractNum w:abstractNumId="8">
    <w:nsid w:val="30D50A70"/>
    <w:multiLevelType w:val="hybridMultilevel"/>
    <w:tmpl w:val="4B2EAF3C"/>
    <w:lvl w:tplc="B9EC2DD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862137"/>
    <w:multiLevelType w:val="hybridMultilevel"/>
    <w:tmpl w:val="3154CC10"/>
    <w:lvl w:tplc="9EB4EA68" w:ilvl="0">
      <w:start w:val="1"/>
      <w:numFmt w:val="decimal"/>
      <w:lvlText w:val="%1."/>
      <w:lvlJc w:val="left"/>
      <w:pPr>
        <w:ind w:hanging="705" w:left="1065"/>
      </w:pPr>
      <w:rPr>
        <w:rFonts w:hAnsi="Book Antiqua" w:ascii="Book Antiqua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F01F1A"/>
    <w:multiLevelType w:val="hybridMultilevel"/>
    <w:tmpl w:val="494A06BE"/>
    <w:lvl w:tplc="2468354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0594D6E"/>
    <w:multiLevelType w:val="hybridMultilevel"/>
    <w:tmpl w:val="FAF2BCFE"/>
    <w:lvl w:tplc="797064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1F230D9"/>
    <w:multiLevelType w:val="hybridMultilevel"/>
    <w:tmpl w:val="F09AE54E"/>
    <w:lvl w:tplc="36BE9C54" w:ilvl="0">
      <w:start w:val="1"/>
      <w:numFmt w:val="upperRoman"/>
      <w:lvlText w:val="%1."/>
      <w:lvlJc w:val="left"/>
      <w:pPr>
        <w:ind w:hanging="720" w:left="213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3">
    <w:nsid w:val="449C4812"/>
    <w:multiLevelType w:val="hybridMultilevel"/>
    <w:tmpl w:val="51A8EB1A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F76CB2"/>
    <w:multiLevelType w:val="hybridMultilevel"/>
    <w:tmpl w:val="990045A2"/>
    <w:lvl w:tplc="A2FABC4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AB832C7"/>
    <w:multiLevelType w:val="hybridMultilevel"/>
    <w:tmpl w:val="BBDC69A8"/>
    <w:lvl w:tplc="29A894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8554BF"/>
    <w:multiLevelType w:val="hybridMultilevel"/>
    <w:tmpl w:val="D33064A4"/>
    <w:lvl w:tplc="7A628F1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730828"/>
    <w:multiLevelType w:val="hybridMultilevel"/>
    <w:tmpl w:val="589A9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173E8E"/>
    <w:multiLevelType w:val="hybridMultilevel"/>
    <w:tmpl w:val="4E48B98C"/>
    <w:lvl w:tplc="30A0EF8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B687D6F"/>
    <w:multiLevelType w:val="hybridMultilevel"/>
    <w:tmpl w:val="F0360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995B66"/>
    <w:multiLevelType w:val="hybridMultilevel"/>
    <w:tmpl w:val="ED5EE530"/>
    <w:lvl w:tplc="676AD3C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6DF4556"/>
    <w:multiLevelType w:val="hybridMultilevel"/>
    <w:tmpl w:val="8750B2C0"/>
    <w:lvl w:tplc="0336972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6DA75FD8"/>
    <w:multiLevelType w:val="hybridMultilevel"/>
    <w:tmpl w:val="B67AFF14"/>
    <w:lvl w:tplc="292029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03B4F39"/>
    <w:multiLevelType w:val="hybridMultilevel"/>
    <w:tmpl w:val="4B2EAF3C"/>
    <w:lvl w:tplc="B9EC2DD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72462A46"/>
    <w:multiLevelType w:val="hybridMultilevel"/>
    <w:tmpl w:val="120CBDF0"/>
    <w:lvl w:tplc="2D0CAC9C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2B12E4C"/>
    <w:multiLevelType w:val="hybridMultilevel"/>
    <w:tmpl w:val="69C8ACD6"/>
    <w:lvl w:tplc="8C4A87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2E32DE7"/>
    <w:multiLevelType w:val="hybridMultilevel"/>
    <w:tmpl w:val="5476A2DA"/>
    <w:lvl w:tplc="20E2C8D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9D6551F"/>
    <w:multiLevelType w:val="hybridMultilevel"/>
    <w:tmpl w:val="9E3CE6D6"/>
    <w:lvl w:tplc="2D1A98FC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24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3"/>
  </w:num>
  <w:num w:numId="10">
    <w:abstractNumId w:val="18"/>
  </w:num>
  <w:num w:numId="11">
    <w:abstractNumId w:val="4"/>
  </w:num>
  <w:num w:numId="12">
    <w:abstractNumId w:val="5"/>
  </w:num>
  <w:num w:numId="13">
    <w:abstractNumId w:val="0"/>
  </w:num>
  <w:num w:numId="14">
    <w:abstractNumId w:val="15"/>
  </w:num>
  <w:num w:numId="15">
    <w:abstractNumId w:val="16"/>
  </w:num>
  <w:num w:numId="16">
    <w:abstractNumId w:val="12"/>
  </w:num>
  <w:num w:numId="17">
    <w:abstractNumId w:val="25"/>
  </w:num>
  <w:num w:numId="18">
    <w:abstractNumId w:val="3"/>
  </w:num>
  <w:num w:numId="19">
    <w:abstractNumId w:val="9"/>
  </w:num>
  <w:num w:numId="20">
    <w:abstractNumId w:val="27"/>
  </w:num>
  <w:num w:numId="21">
    <w:abstractNumId w:val="8"/>
  </w:num>
  <w:num w:numId="22">
    <w:abstractNumId w:val="22"/>
  </w:num>
  <w:num w:numId="23">
    <w:abstractNumId w:val="23"/>
  </w:num>
  <w:num w:numId="24">
    <w:abstractNumId w:val="20"/>
  </w:num>
  <w:num w:numId="25">
    <w:abstractNumId w:val="2"/>
  </w:num>
  <w:num w:numId="26">
    <w:abstractNumId w:val="26"/>
  </w:num>
  <w:num w:numId="27">
    <w:abstractNumId w:val="19"/>
  </w:num>
  <w:num w:numId="2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1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C42"/>
    <w:rsid w:val="000109A5"/>
    <w:rsid w:val="000115EB"/>
    <w:rsid w:val="00016555"/>
    <w:rsid w:val="000176FC"/>
    <w:rsid w:val="000200F4"/>
    <w:rsid w:val="000210BD"/>
    <w:rsid w:val="00021A35"/>
    <w:rsid w:val="00021B12"/>
    <w:rsid w:val="000225FE"/>
    <w:rsid w:val="00025D89"/>
    <w:rsid w:val="00030DDE"/>
    <w:rsid w:val="0003179C"/>
    <w:rsid w:val="00034CB8"/>
    <w:rsid w:val="00043A1E"/>
    <w:rsid w:val="00043E63"/>
    <w:rsid w:val="00050237"/>
    <w:rsid w:val="000510F5"/>
    <w:rsid w:val="00051A53"/>
    <w:rsid w:val="00052F4E"/>
    <w:rsid w:val="000600D9"/>
    <w:rsid w:val="00060B12"/>
    <w:rsid w:val="00061949"/>
    <w:rsid w:val="00064E5C"/>
    <w:rsid w:val="00070D1B"/>
    <w:rsid w:val="00071576"/>
    <w:rsid w:val="00077AD5"/>
    <w:rsid w:val="00082442"/>
    <w:rsid w:val="00082E50"/>
    <w:rsid w:val="00085B77"/>
    <w:rsid w:val="00090032"/>
    <w:rsid w:val="00091B4D"/>
    <w:rsid w:val="00092C8A"/>
    <w:rsid w:val="00094BAB"/>
    <w:rsid w:val="000A0529"/>
    <w:rsid w:val="000A1547"/>
    <w:rsid w:val="000A2235"/>
    <w:rsid w:val="000A28FA"/>
    <w:rsid w:val="000A46FA"/>
    <w:rsid w:val="000A7F3D"/>
    <w:rsid w:val="000B0A91"/>
    <w:rsid w:val="000B70A9"/>
    <w:rsid w:val="000B7255"/>
    <w:rsid w:val="000B79CF"/>
    <w:rsid w:val="000C0ACC"/>
    <w:rsid w:val="000C33B6"/>
    <w:rsid w:val="000C680E"/>
    <w:rsid w:val="000D114F"/>
    <w:rsid w:val="000D20E1"/>
    <w:rsid w:val="000D3960"/>
    <w:rsid w:val="000E1371"/>
    <w:rsid w:val="000E183D"/>
    <w:rsid w:val="000E40AA"/>
    <w:rsid w:val="000E4F97"/>
    <w:rsid w:val="000E6003"/>
    <w:rsid w:val="000E6526"/>
    <w:rsid w:val="000E6D76"/>
    <w:rsid w:val="000E7838"/>
    <w:rsid w:val="000F3A53"/>
    <w:rsid w:val="000F51B0"/>
    <w:rsid w:val="000F6DCB"/>
    <w:rsid w:val="00101214"/>
    <w:rsid w:val="00101E3A"/>
    <w:rsid w:val="00102B64"/>
    <w:rsid w:val="00106BE3"/>
    <w:rsid w:val="001118DB"/>
    <w:rsid w:val="00112DF1"/>
    <w:rsid w:val="001137CF"/>
    <w:rsid w:val="0011629F"/>
    <w:rsid w:val="00120422"/>
    <w:rsid w:val="0012059F"/>
    <w:rsid w:val="00120CDC"/>
    <w:rsid w:val="00122132"/>
    <w:rsid w:val="001236DD"/>
    <w:rsid w:val="00126826"/>
    <w:rsid w:val="00132AA4"/>
    <w:rsid w:val="00135074"/>
    <w:rsid w:val="00135397"/>
    <w:rsid w:val="00135D46"/>
    <w:rsid w:val="001366B8"/>
    <w:rsid w:val="00140080"/>
    <w:rsid w:val="00140111"/>
    <w:rsid w:val="00141EB4"/>
    <w:rsid w:val="00143EA8"/>
    <w:rsid w:val="00145544"/>
    <w:rsid w:val="0015101C"/>
    <w:rsid w:val="00151FA4"/>
    <w:rsid w:val="0015399E"/>
    <w:rsid w:val="0015465E"/>
    <w:rsid w:val="00154C94"/>
    <w:rsid w:val="001577C7"/>
    <w:rsid w:val="00161F91"/>
    <w:rsid w:val="001646C6"/>
    <w:rsid w:val="00164C13"/>
    <w:rsid w:val="001658AC"/>
    <w:rsid w:val="001658B2"/>
    <w:rsid w:val="00167863"/>
    <w:rsid w:val="0017453C"/>
    <w:rsid w:val="00176AB2"/>
    <w:rsid w:val="0018309A"/>
    <w:rsid w:val="001846B5"/>
    <w:rsid w:val="001855A3"/>
    <w:rsid w:val="00185AD5"/>
    <w:rsid w:val="001860FF"/>
    <w:rsid w:val="00191399"/>
    <w:rsid w:val="0019146A"/>
    <w:rsid w:val="00191E9C"/>
    <w:rsid w:val="00193421"/>
    <w:rsid w:val="001947F5"/>
    <w:rsid w:val="00194B05"/>
    <w:rsid w:val="001967E3"/>
    <w:rsid w:val="00196ED0"/>
    <w:rsid w:val="001975E7"/>
    <w:rsid w:val="00197756"/>
    <w:rsid w:val="0019788A"/>
    <w:rsid w:val="001A318C"/>
    <w:rsid w:val="001A33E7"/>
    <w:rsid w:val="001A5363"/>
    <w:rsid w:val="001A7850"/>
    <w:rsid w:val="001B33B9"/>
    <w:rsid w:val="001B467E"/>
    <w:rsid w:val="001B5DA2"/>
    <w:rsid w:val="001B651E"/>
    <w:rsid w:val="001C088F"/>
    <w:rsid w:val="001C0C1D"/>
    <w:rsid w:val="001C103C"/>
    <w:rsid w:val="001C354C"/>
    <w:rsid w:val="001C4990"/>
    <w:rsid w:val="001C4FC3"/>
    <w:rsid w:val="001C5A54"/>
    <w:rsid w:val="001C79CD"/>
    <w:rsid w:val="001C7C93"/>
    <w:rsid w:val="001D3B3F"/>
    <w:rsid w:val="001D51E1"/>
    <w:rsid w:val="001D7CFB"/>
    <w:rsid w:val="001E1517"/>
    <w:rsid w:val="001E61E3"/>
    <w:rsid w:val="001E74EE"/>
    <w:rsid w:val="001E7A15"/>
    <w:rsid w:val="001F16BE"/>
    <w:rsid w:val="001F1EDB"/>
    <w:rsid w:val="001F225F"/>
    <w:rsid w:val="001F2604"/>
    <w:rsid w:val="001F3550"/>
    <w:rsid w:val="001F36C6"/>
    <w:rsid w:val="00200347"/>
    <w:rsid w:val="00205437"/>
    <w:rsid w:val="00210974"/>
    <w:rsid w:val="00215568"/>
    <w:rsid w:val="00215DD3"/>
    <w:rsid w:val="0021693A"/>
    <w:rsid w:val="00216B94"/>
    <w:rsid w:val="00220E6E"/>
    <w:rsid w:val="002263D4"/>
    <w:rsid w:val="00233544"/>
    <w:rsid w:val="002348CF"/>
    <w:rsid w:val="002348F9"/>
    <w:rsid w:val="002356B7"/>
    <w:rsid w:val="00236BD3"/>
    <w:rsid w:val="002437CF"/>
    <w:rsid w:val="00245158"/>
    <w:rsid w:val="00246B23"/>
    <w:rsid w:val="002503A9"/>
    <w:rsid w:val="00256A08"/>
    <w:rsid w:val="00257772"/>
    <w:rsid w:val="00257D59"/>
    <w:rsid w:val="00260E9A"/>
    <w:rsid w:val="002616E2"/>
    <w:rsid w:val="0026171A"/>
    <w:rsid w:val="00261ED4"/>
    <w:rsid w:val="00261FED"/>
    <w:rsid w:val="002638A0"/>
    <w:rsid w:val="002652DD"/>
    <w:rsid w:val="0027117B"/>
    <w:rsid w:val="0027735B"/>
    <w:rsid w:val="00277F4D"/>
    <w:rsid w:val="00282A49"/>
    <w:rsid w:val="002868D7"/>
    <w:rsid w:val="002917B5"/>
    <w:rsid w:val="00291CDD"/>
    <w:rsid w:val="00296507"/>
    <w:rsid w:val="002A1403"/>
    <w:rsid w:val="002A600E"/>
    <w:rsid w:val="002A6CCF"/>
    <w:rsid w:val="002A6D1A"/>
    <w:rsid w:val="002B0274"/>
    <w:rsid w:val="002B4BBE"/>
    <w:rsid w:val="002B5CD8"/>
    <w:rsid w:val="002B6E4E"/>
    <w:rsid w:val="002B7141"/>
    <w:rsid w:val="002B7E17"/>
    <w:rsid w:val="002C0340"/>
    <w:rsid w:val="002C3A6F"/>
    <w:rsid w:val="002C54C8"/>
    <w:rsid w:val="002C6273"/>
    <w:rsid w:val="002C6BDF"/>
    <w:rsid w:val="002D085C"/>
    <w:rsid w:val="002D218E"/>
    <w:rsid w:val="002D219D"/>
    <w:rsid w:val="002D2DCD"/>
    <w:rsid w:val="002D508D"/>
    <w:rsid w:val="002D56BF"/>
    <w:rsid w:val="002D7B89"/>
    <w:rsid w:val="002E0F75"/>
    <w:rsid w:val="002E1EC9"/>
    <w:rsid w:val="002E31A0"/>
    <w:rsid w:val="002E37E3"/>
    <w:rsid w:val="002E770D"/>
    <w:rsid w:val="002F190B"/>
    <w:rsid w:val="002F202E"/>
    <w:rsid w:val="002F5B86"/>
    <w:rsid w:val="002F6EE0"/>
    <w:rsid w:val="002F795A"/>
    <w:rsid w:val="002F7E1F"/>
    <w:rsid w:val="002F7E9F"/>
    <w:rsid w:val="00300ECD"/>
    <w:rsid w:val="00302E84"/>
    <w:rsid w:val="00307775"/>
    <w:rsid w:val="00307AAE"/>
    <w:rsid w:val="00311971"/>
    <w:rsid w:val="003135BD"/>
    <w:rsid w:val="003145B0"/>
    <w:rsid w:val="003149C4"/>
    <w:rsid w:val="0031533A"/>
    <w:rsid w:val="00315716"/>
    <w:rsid w:val="0031732D"/>
    <w:rsid w:val="00317410"/>
    <w:rsid w:val="00317993"/>
    <w:rsid w:val="00322BF6"/>
    <w:rsid w:val="0032476C"/>
    <w:rsid w:val="003256E4"/>
    <w:rsid w:val="0033290C"/>
    <w:rsid w:val="00333E7F"/>
    <w:rsid w:val="003357CA"/>
    <w:rsid w:val="00340528"/>
    <w:rsid w:val="00341086"/>
    <w:rsid w:val="003414D7"/>
    <w:rsid w:val="00341C6F"/>
    <w:rsid w:val="00345D6A"/>
    <w:rsid w:val="0034762E"/>
    <w:rsid w:val="00350D37"/>
    <w:rsid w:val="00351AD0"/>
    <w:rsid w:val="003552B3"/>
    <w:rsid w:val="00355600"/>
    <w:rsid w:val="00355E3E"/>
    <w:rsid w:val="0035645A"/>
    <w:rsid w:val="00356FE4"/>
    <w:rsid w:val="003577EE"/>
    <w:rsid w:val="00361A7F"/>
    <w:rsid w:val="00363A81"/>
    <w:rsid w:val="00366A4B"/>
    <w:rsid w:val="00367FA8"/>
    <w:rsid w:val="00370563"/>
    <w:rsid w:val="003721EB"/>
    <w:rsid w:val="00376491"/>
    <w:rsid w:val="00376E1D"/>
    <w:rsid w:val="00380A6A"/>
    <w:rsid w:val="00382963"/>
    <w:rsid w:val="00384F79"/>
    <w:rsid w:val="003921B5"/>
    <w:rsid w:val="003926B4"/>
    <w:rsid w:val="00393A2C"/>
    <w:rsid w:val="003A26ED"/>
    <w:rsid w:val="003A3206"/>
    <w:rsid w:val="003B4102"/>
    <w:rsid w:val="003B573E"/>
    <w:rsid w:val="003B59FE"/>
    <w:rsid w:val="003B6D17"/>
    <w:rsid w:val="003C02D3"/>
    <w:rsid w:val="003C1F8C"/>
    <w:rsid w:val="003C1FB6"/>
    <w:rsid w:val="003C3462"/>
    <w:rsid w:val="003C3873"/>
    <w:rsid w:val="003C56DA"/>
    <w:rsid w:val="003D002E"/>
    <w:rsid w:val="003D41EA"/>
    <w:rsid w:val="003D593D"/>
    <w:rsid w:val="003E0EEE"/>
    <w:rsid w:val="003E22E2"/>
    <w:rsid w:val="003E5161"/>
    <w:rsid w:val="003E628E"/>
    <w:rsid w:val="003E6787"/>
    <w:rsid w:val="003E67BB"/>
    <w:rsid w:val="003F1040"/>
    <w:rsid w:val="003F1301"/>
    <w:rsid w:val="003F295D"/>
    <w:rsid w:val="003F3ABE"/>
    <w:rsid w:val="003F74A9"/>
    <w:rsid w:val="004004E4"/>
    <w:rsid w:val="00400BB1"/>
    <w:rsid w:val="00402D6B"/>
    <w:rsid w:val="004041B8"/>
    <w:rsid w:val="0040584C"/>
    <w:rsid w:val="0040648A"/>
    <w:rsid w:val="004127E8"/>
    <w:rsid w:val="004165B5"/>
    <w:rsid w:val="0041758C"/>
    <w:rsid w:val="0042130C"/>
    <w:rsid w:val="00424527"/>
    <w:rsid w:val="00424689"/>
    <w:rsid w:val="004248F3"/>
    <w:rsid w:val="00425248"/>
    <w:rsid w:val="00427B5D"/>
    <w:rsid w:val="0043022D"/>
    <w:rsid w:val="00430675"/>
    <w:rsid w:val="00430FBC"/>
    <w:rsid w:val="00431D02"/>
    <w:rsid w:val="00441A89"/>
    <w:rsid w:val="00442DE1"/>
    <w:rsid w:val="0044712F"/>
    <w:rsid w:val="004506BC"/>
    <w:rsid w:val="00453123"/>
    <w:rsid w:val="004539C3"/>
    <w:rsid w:val="00453BE4"/>
    <w:rsid w:val="004563F5"/>
    <w:rsid w:val="00461151"/>
    <w:rsid w:val="00461428"/>
    <w:rsid w:val="00464DEB"/>
    <w:rsid w:val="00465630"/>
    <w:rsid w:val="00466209"/>
    <w:rsid w:val="0047139E"/>
    <w:rsid w:val="00473CBC"/>
    <w:rsid w:val="00476BA7"/>
    <w:rsid w:val="00477663"/>
    <w:rsid w:val="004817B2"/>
    <w:rsid w:val="00482BE3"/>
    <w:rsid w:val="00490EAE"/>
    <w:rsid w:val="0049120F"/>
    <w:rsid w:val="00491229"/>
    <w:rsid w:val="0049389B"/>
    <w:rsid w:val="004976E0"/>
    <w:rsid w:val="004A0CCE"/>
    <w:rsid w:val="004A72D0"/>
    <w:rsid w:val="004B0D4E"/>
    <w:rsid w:val="004B4BAA"/>
    <w:rsid w:val="004B52FB"/>
    <w:rsid w:val="004B5A3D"/>
    <w:rsid w:val="004B5D43"/>
    <w:rsid w:val="004B68D0"/>
    <w:rsid w:val="004B6AE0"/>
    <w:rsid w:val="004B7714"/>
    <w:rsid w:val="004B789D"/>
    <w:rsid w:val="004C1339"/>
    <w:rsid w:val="004C204D"/>
    <w:rsid w:val="004C3168"/>
    <w:rsid w:val="004C622A"/>
    <w:rsid w:val="004D0961"/>
    <w:rsid w:val="004D0F48"/>
    <w:rsid w:val="004D0F6C"/>
    <w:rsid w:val="004D13FC"/>
    <w:rsid w:val="004D47B2"/>
    <w:rsid w:val="004E1E3B"/>
    <w:rsid w:val="004F20DB"/>
    <w:rsid w:val="004F4FF9"/>
    <w:rsid w:val="004F50B5"/>
    <w:rsid w:val="004F6339"/>
    <w:rsid w:val="004F721F"/>
    <w:rsid w:val="00501BBE"/>
    <w:rsid w:val="00501C34"/>
    <w:rsid w:val="005045E0"/>
    <w:rsid w:val="005126A6"/>
    <w:rsid w:val="00513610"/>
    <w:rsid w:val="00514878"/>
    <w:rsid w:val="00520DCE"/>
    <w:rsid w:val="00523149"/>
    <w:rsid w:val="00525090"/>
    <w:rsid w:val="00526ED0"/>
    <w:rsid w:val="005330F5"/>
    <w:rsid w:val="0054021B"/>
    <w:rsid w:val="00540D49"/>
    <w:rsid w:val="005413CF"/>
    <w:rsid w:val="005435E6"/>
    <w:rsid w:val="00543C48"/>
    <w:rsid w:val="00545221"/>
    <w:rsid w:val="0054649E"/>
    <w:rsid w:val="00547E6B"/>
    <w:rsid w:val="0055200B"/>
    <w:rsid w:val="0055484B"/>
    <w:rsid w:val="00561A22"/>
    <w:rsid w:val="00562612"/>
    <w:rsid w:val="00563BA3"/>
    <w:rsid w:val="0056449A"/>
    <w:rsid w:val="00567095"/>
    <w:rsid w:val="00570D11"/>
    <w:rsid w:val="005903DF"/>
    <w:rsid w:val="00591163"/>
    <w:rsid w:val="0059244F"/>
    <w:rsid w:val="005960E2"/>
    <w:rsid w:val="00597B3D"/>
    <w:rsid w:val="005A1D62"/>
    <w:rsid w:val="005A3851"/>
    <w:rsid w:val="005B345E"/>
    <w:rsid w:val="005C2AC3"/>
    <w:rsid w:val="005C2B14"/>
    <w:rsid w:val="005C4141"/>
    <w:rsid w:val="005C41BA"/>
    <w:rsid w:val="005D2CEA"/>
    <w:rsid w:val="005D525C"/>
    <w:rsid w:val="005D5C4D"/>
    <w:rsid w:val="005D5FE6"/>
    <w:rsid w:val="005D60E7"/>
    <w:rsid w:val="005E10C9"/>
    <w:rsid w:val="005E1C7A"/>
    <w:rsid w:val="005E5E3B"/>
    <w:rsid w:val="005E7DE6"/>
    <w:rsid w:val="005F0EE8"/>
    <w:rsid w:val="005F1DFF"/>
    <w:rsid w:val="005F280B"/>
    <w:rsid w:val="005F4E9E"/>
    <w:rsid w:val="005F698C"/>
    <w:rsid w:val="005F794C"/>
    <w:rsid w:val="006030F7"/>
    <w:rsid w:val="00605B73"/>
    <w:rsid w:val="00606FCC"/>
    <w:rsid w:val="00607A9C"/>
    <w:rsid w:val="00610789"/>
    <w:rsid w:val="006109D2"/>
    <w:rsid w:val="00613B8D"/>
    <w:rsid w:val="006154D8"/>
    <w:rsid w:val="006224DC"/>
    <w:rsid w:val="00623370"/>
    <w:rsid w:val="006233CB"/>
    <w:rsid w:val="006252FB"/>
    <w:rsid w:val="00630A6F"/>
    <w:rsid w:val="00632BC6"/>
    <w:rsid w:val="00641F63"/>
    <w:rsid w:val="00641F7F"/>
    <w:rsid w:val="00643769"/>
    <w:rsid w:val="00644A01"/>
    <w:rsid w:val="00645E4F"/>
    <w:rsid w:val="00646D65"/>
    <w:rsid w:val="006471C7"/>
    <w:rsid w:val="006475C2"/>
    <w:rsid w:val="00650198"/>
    <w:rsid w:val="00652CF6"/>
    <w:rsid w:val="00654050"/>
    <w:rsid w:val="00661E43"/>
    <w:rsid w:val="00665DA7"/>
    <w:rsid w:val="006704F4"/>
    <w:rsid w:val="00671B3D"/>
    <w:rsid w:val="00673F71"/>
    <w:rsid w:val="00677CD8"/>
    <w:rsid w:val="00680840"/>
    <w:rsid w:val="006832DA"/>
    <w:rsid w:val="006845C1"/>
    <w:rsid w:val="00685849"/>
    <w:rsid w:val="006A006B"/>
    <w:rsid w:val="006A0BF9"/>
    <w:rsid w:val="006A244D"/>
    <w:rsid w:val="006A26B8"/>
    <w:rsid w:val="006A2F67"/>
    <w:rsid w:val="006A5097"/>
    <w:rsid w:val="006A52D4"/>
    <w:rsid w:val="006A6BAF"/>
    <w:rsid w:val="006B10E5"/>
    <w:rsid w:val="006B1DEE"/>
    <w:rsid w:val="006B4B9C"/>
    <w:rsid w:val="006B4D33"/>
    <w:rsid w:val="006B53E3"/>
    <w:rsid w:val="006C0AC5"/>
    <w:rsid w:val="006C32A0"/>
    <w:rsid w:val="006C50C7"/>
    <w:rsid w:val="006D1A63"/>
    <w:rsid w:val="006D1E80"/>
    <w:rsid w:val="006D4039"/>
    <w:rsid w:val="006D4672"/>
    <w:rsid w:val="006D64FB"/>
    <w:rsid w:val="006E10AA"/>
    <w:rsid w:val="006E3020"/>
    <w:rsid w:val="006E590F"/>
    <w:rsid w:val="006E63B1"/>
    <w:rsid w:val="006F0E95"/>
    <w:rsid w:val="006F174F"/>
    <w:rsid w:val="006F22C2"/>
    <w:rsid w:val="006F23EE"/>
    <w:rsid w:val="006F3886"/>
    <w:rsid w:val="006F4E10"/>
    <w:rsid w:val="006F68BB"/>
    <w:rsid w:val="007033F8"/>
    <w:rsid w:val="00705E28"/>
    <w:rsid w:val="007079CD"/>
    <w:rsid w:val="00707D54"/>
    <w:rsid w:val="00710436"/>
    <w:rsid w:val="00710CF0"/>
    <w:rsid w:val="007116E7"/>
    <w:rsid w:val="00712C6D"/>
    <w:rsid w:val="007130C3"/>
    <w:rsid w:val="00714E27"/>
    <w:rsid w:val="007236AA"/>
    <w:rsid w:val="007256B9"/>
    <w:rsid w:val="0072572D"/>
    <w:rsid w:val="007312CC"/>
    <w:rsid w:val="00731FCF"/>
    <w:rsid w:val="00732C79"/>
    <w:rsid w:val="00736462"/>
    <w:rsid w:val="00736AE0"/>
    <w:rsid w:val="00737A58"/>
    <w:rsid w:val="00737BF8"/>
    <w:rsid w:val="0074432C"/>
    <w:rsid w:val="007444BF"/>
    <w:rsid w:val="007464E3"/>
    <w:rsid w:val="00747AB2"/>
    <w:rsid w:val="00747B82"/>
    <w:rsid w:val="00751165"/>
    <w:rsid w:val="00752C06"/>
    <w:rsid w:val="0075496B"/>
    <w:rsid w:val="00756F99"/>
    <w:rsid w:val="00760ACB"/>
    <w:rsid w:val="00762D44"/>
    <w:rsid w:val="00771C09"/>
    <w:rsid w:val="0077696C"/>
    <w:rsid w:val="0078041B"/>
    <w:rsid w:val="00782051"/>
    <w:rsid w:val="00782962"/>
    <w:rsid w:val="00784205"/>
    <w:rsid w:val="007848B4"/>
    <w:rsid w:val="00785A3A"/>
    <w:rsid w:val="007861EE"/>
    <w:rsid w:val="00787C6E"/>
    <w:rsid w:val="007904AA"/>
    <w:rsid w:val="00791BCF"/>
    <w:rsid w:val="0079266E"/>
    <w:rsid w:val="007972C9"/>
    <w:rsid w:val="007A0D57"/>
    <w:rsid w:val="007A28B7"/>
    <w:rsid w:val="007A4293"/>
    <w:rsid w:val="007A71E0"/>
    <w:rsid w:val="007A74F6"/>
    <w:rsid w:val="007B11CD"/>
    <w:rsid w:val="007B2CD1"/>
    <w:rsid w:val="007C3BBC"/>
    <w:rsid w:val="007C3CD0"/>
    <w:rsid w:val="007C56A9"/>
    <w:rsid w:val="007C6760"/>
    <w:rsid w:val="007D4443"/>
    <w:rsid w:val="007D516B"/>
    <w:rsid w:val="007E0833"/>
    <w:rsid w:val="007E08A9"/>
    <w:rsid w:val="007E2E0C"/>
    <w:rsid w:val="007E3FB0"/>
    <w:rsid w:val="007E66AF"/>
    <w:rsid w:val="007E6E56"/>
    <w:rsid w:val="007E75AD"/>
    <w:rsid w:val="007F41B8"/>
    <w:rsid w:val="007F423F"/>
    <w:rsid w:val="007F4989"/>
    <w:rsid w:val="00803367"/>
    <w:rsid w:val="008037A1"/>
    <w:rsid w:val="00805307"/>
    <w:rsid w:val="008127D7"/>
    <w:rsid w:val="0081415D"/>
    <w:rsid w:val="00814B17"/>
    <w:rsid w:val="008167E5"/>
    <w:rsid w:val="00823F3A"/>
    <w:rsid w:val="00825873"/>
    <w:rsid w:val="00831F3F"/>
    <w:rsid w:val="00834E00"/>
    <w:rsid w:val="008359F5"/>
    <w:rsid w:val="00844A9E"/>
    <w:rsid w:val="008514FB"/>
    <w:rsid w:val="008569CC"/>
    <w:rsid w:val="00861839"/>
    <w:rsid w:val="00863321"/>
    <w:rsid w:val="0086744D"/>
    <w:rsid w:val="00874D44"/>
    <w:rsid w:val="00885ED4"/>
    <w:rsid w:val="0089250A"/>
    <w:rsid w:val="0089362E"/>
    <w:rsid w:val="0089489B"/>
    <w:rsid w:val="00895D14"/>
    <w:rsid w:val="00896B75"/>
    <w:rsid w:val="008A083B"/>
    <w:rsid w:val="008A5B19"/>
    <w:rsid w:val="008A769B"/>
    <w:rsid w:val="008B0B68"/>
    <w:rsid w:val="008B0BD2"/>
    <w:rsid w:val="008B18AD"/>
    <w:rsid w:val="008B2529"/>
    <w:rsid w:val="008B447E"/>
    <w:rsid w:val="008C08E7"/>
    <w:rsid w:val="008C5AAF"/>
    <w:rsid w:val="008D00BC"/>
    <w:rsid w:val="008D189A"/>
    <w:rsid w:val="008D5346"/>
    <w:rsid w:val="008D61CF"/>
    <w:rsid w:val="008E05B9"/>
    <w:rsid w:val="008E06E1"/>
    <w:rsid w:val="008E59AC"/>
    <w:rsid w:val="008E5A3A"/>
    <w:rsid w:val="008E7FEB"/>
    <w:rsid w:val="008F46EA"/>
    <w:rsid w:val="009025D8"/>
    <w:rsid w:val="00903424"/>
    <w:rsid w:val="00903850"/>
    <w:rsid w:val="00907C9F"/>
    <w:rsid w:val="00907CF9"/>
    <w:rsid w:val="00911ACC"/>
    <w:rsid w:val="00916021"/>
    <w:rsid w:val="0091728C"/>
    <w:rsid w:val="009203C3"/>
    <w:rsid w:val="00923C83"/>
    <w:rsid w:val="0092471D"/>
    <w:rsid w:val="00927C94"/>
    <w:rsid w:val="00927EE9"/>
    <w:rsid w:val="0093578F"/>
    <w:rsid w:val="009411B4"/>
    <w:rsid w:val="0094321D"/>
    <w:rsid w:val="009455B9"/>
    <w:rsid w:val="00947579"/>
    <w:rsid w:val="00950A01"/>
    <w:rsid w:val="009512A1"/>
    <w:rsid w:val="00954994"/>
    <w:rsid w:val="009607CF"/>
    <w:rsid w:val="009610D2"/>
    <w:rsid w:val="009641B4"/>
    <w:rsid w:val="00964F83"/>
    <w:rsid w:val="00965396"/>
    <w:rsid w:val="00965926"/>
    <w:rsid w:val="0096704E"/>
    <w:rsid w:val="00972C3F"/>
    <w:rsid w:val="00973EE7"/>
    <w:rsid w:val="00974186"/>
    <w:rsid w:val="00974C8C"/>
    <w:rsid w:val="009806CD"/>
    <w:rsid w:val="009819A1"/>
    <w:rsid w:val="009833BF"/>
    <w:rsid w:val="00984416"/>
    <w:rsid w:val="00984A45"/>
    <w:rsid w:val="009920EA"/>
    <w:rsid w:val="00994E25"/>
    <w:rsid w:val="009A0695"/>
    <w:rsid w:val="009A12A7"/>
    <w:rsid w:val="009A18C6"/>
    <w:rsid w:val="009A31A2"/>
    <w:rsid w:val="009A364C"/>
    <w:rsid w:val="009A59B0"/>
    <w:rsid w:val="009B2562"/>
    <w:rsid w:val="009B6306"/>
    <w:rsid w:val="009C1A4F"/>
    <w:rsid w:val="009C293C"/>
    <w:rsid w:val="009C7416"/>
    <w:rsid w:val="009C76E3"/>
    <w:rsid w:val="009D3450"/>
    <w:rsid w:val="009D53DB"/>
    <w:rsid w:val="009D7BBB"/>
    <w:rsid w:val="009E0449"/>
    <w:rsid w:val="009E1A38"/>
    <w:rsid w:val="009E62DE"/>
    <w:rsid w:val="009F0721"/>
    <w:rsid w:val="009F0CD1"/>
    <w:rsid w:val="009F17A8"/>
    <w:rsid w:val="009F23A9"/>
    <w:rsid w:val="009F3D99"/>
    <w:rsid w:val="009F3E35"/>
    <w:rsid w:val="00A12BD3"/>
    <w:rsid w:val="00A1697B"/>
    <w:rsid w:val="00A2006E"/>
    <w:rsid w:val="00A22200"/>
    <w:rsid w:val="00A236A3"/>
    <w:rsid w:val="00A24623"/>
    <w:rsid w:val="00A34324"/>
    <w:rsid w:val="00A347B0"/>
    <w:rsid w:val="00A3562D"/>
    <w:rsid w:val="00A40D74"/>
    <w:rsid w:val="00A504D2"/>
    <w:rsid w:val="00A52CBB"/>
    <w:rsid w:val="00A54B95"/>
    <w:rsid w:val="00A5522C"/>
    <w:rsid w:val="00A55F90"/>
    <w:rsid w:val="00A565A8"/>
    <w:rsid w:val="00A624CA"/>
    <w:rsid w:val="00A62DB9"/>
    <w:rsid w:val="00A63ED9"/>
    <w:rsid w:val="00A642A0"/>
    <w:rsid w:val="00A64853"/>
    <w:rsid w:val="00A70EFD"/>
    <w:rsid w:val="00A719A3"/>
    <w:rsid w:val="00A720B1"/>
    <w:rsid w:val="00A733FB"/>
    <w:rsid w:val="00A74560"/>
    <w:rsid w:val="00A75567"/>
    <w:rsid w:val="00A832D3"/>
    <w:rsid w:val="00A83357"/>
    <w:rsid w:val="00A839FB"/>
    <w:rsid w:val="00A8472C"/>
    <w:rsid w:val="00A84853"/>
    <w:rsid w:val="00A9118C"/>
    <w:rsid w:val="00A9414B"/>
    <w:rsid w:val="00A949EA"/>
    <w:rsid w:val="00AA28B6"/>
    <w:rsid w:val="00AA4385"/>
    <w:rsid w:val="00AA68BB"/>
    <w:rsid w:val="00AA7C6B"/>
    <w:rsid w:val="00AA7C8E"/>
    <w:rsid w:val="00AA7F1B"/>
    <w:rsid w:val="00AB0C8A"/>
    <w:rsid w:val="00AB52EC"/>
    <w:rsid w:val="00AB6E89"/>
    <w:rsid w:val="00AB6E94"/>
    <w:rsid w:val="00AC275C"/>
    <w:rsid w:val="00AC4600"/>
    <w:rsid w:val="00AC5350"/>
    <w:rsid w:val="00AC77C7"/>
    <w:rsid w:val="00AC7E9A"/>
    <w:rsid w:val="00AD1231"/>
    <w:rsid w:val="00AD5DA1"/>
    <w:rsid w:val="00AD74F0"/>
    <w:rsid w:val="00AD7B54"/>
    <w:rsid w:val="00AE1125"/>
    <w:rsid w:val="00AE35A7"/>
    <w:rsid w:val="00AE65C9"/>
    <w:rsid w:val="00AE7948"/>
    <w:rsid w:val="00AE7FBF"/>
    <w:rsid w:val="00AF2702"/>
    <w:rsid w:val="00AF2893"/>
    <w:rsid w:val="00AF45B7"/>
    <w:rsid w:val="00AF462E"/>
    <w:rsid w:val="00AF5398"/>
    <w:rsid w:val="00B0089F"/>
    <w:rsid w:val="00B1014D"/>
    <w:rsid w:val="00B119B2"/>
    <w:rsid w:val="00B141BC"/>
    <w:rsid w:val="00B1585B"/>
    <w:rsid w:val="00B2428B"/>
    <w:rsid w:val="00B303F5"/>
    <w:rsid w:val="00B314E9"/>
    <w:rsid w:val="00B31B90"/>
    <w:rsid w:val="00B364EE"/>
    <w:rsid w:val="00B41E26"/>
    <w:rsid w:val="00B429FB"/>
    <w:rsid w:val="00B43E83"/>
    <w:rsid w:val="00B50354"/>
    <w:rsid w:val="00B50BD4"/>
    <w:rsid w:val="00B5450E"/>
    <w:rsid w:val="00B54DAC"/>
    <w:rsid w:val="00B56F07"/>
    <w:rsid w:val="00B60EDA"/>
    <w:rsid w:val="00B63191"/>
    <w:rsid w:val="00B6770F"/>
    <w:rsid w:val="00B736FE"/>
    <w:rsid w:val="00B748EC"/>
    <w:rsid w:val="00B7496D"/>
    <w:rsid w:val="00B75D56"/>
    <w:rsid w:val="00B76314"/>
    <w:rsid w:val="00B767A9"/>
    <w:rsid w:val="00B80317"/>
    <w:rsid w:val="00B80E53"/>
    <w:rsid w:val="00B80FE9"/>
    <w:rsid w:val="00B84ED9"/>
    <w:rsid w:val="00B86A9A"/>
    <w:rsid w:val="00B94411"/>
    <w:rsid w:val="00B95861"/>
    <w:rsid w:val="00B96485"/>
    <w:rsid w:val="00BA0E03"/>
    <w:rsid w:val="00BA2E6B"/>
    <w:rsid w:val="00BA780A"/>
    <w:rsid w:val="00BB04D5"/>
    <w:rsid w:val="00BB161F"/>
    <w:rsid w:val="00BC0FDE"/>
    <w:rsid w:val="00BC2645"/>
    <w:rsid w:val="00BC3BFD"/>
    <w:rsid w:val="00BC3EA8"/>
    <w:rsid w:val="00BC5941"/>
    <w:rsid w:val="00BC6D22"/>
    <w:rsid w:val="00BD1B22"/>
    <w:rsid w:val="00BD1E2F"/>
    <w:rsid w:val="00BD2168"/>
    <w:rsid w:val="00BD5C21"/>
    <w:rsid w:val="00BE3396"/>
    <w:rsid w:val="00BE5FDF"/>
    <w:rsid w:val="00BF1860"/>
    <w:rsid w:val="00BF360B"/>
    <w:rsid w:val="00BF453A"/>
    <w:rsid w:val="00BF5385"/>
    <w:rsid w:val="00BF6EED"/>
    <w:rsid w:val="00BF7860"/>
    <w:rsid w:val="00BF79EC"/>
    <w:rsid w:val="00C001A3"/>
    <w:rsid w:val="00C0045F"/>
    <w:rsid w:val="00C02578"/>
    <w:rsid w:val="00C02FA0"/>
    <w:rsid w:val="00C030F7"/>
    <w:rsid w:val="00C04E08"/>
    <w:rsid w:val="00C05578"/>
    <w:rsid w:val="00C101D6"/>
    <w:rsid w:val="00C10BCF"/>
    <w:rsid w:val="00C10C00"/>
    <w:rsid w:val="00C1120F"/>
    <w:rsid w:val="00C1140A"/>
    <w:rsid w:val="00C15DD1"/>
    <w:rsid w:val="00C17A5C"/>
    <w:rsid w:val="00C20529"/>
    <w:rsid w:val="00C21927"/>
    <w:rsid w:val="00C2749B"/>
    <w:rsid w:val="00C279D9"/>
    <w:rsid w:val="00C27E1C"/>
    <w:rsid w:val="00C32D48"/>
    <w:rsid w:val="00C332ED"/>
    <w:rsid w:val="00C36B48"/>
    <w:rsid w:val="00C37B6A"/>
    <w:rsid w:val="00C37CCA"/>
    <w:rsid w:val="00C438A1"/>
    <w:rsid w:val="00C467A3"/>
    <w:rsid w:val="00C46AB7"/>
    <w:rsid w:val="00C47547"/>
    <w:rsid w:val="00C5024A"/>
    <w:rsid w:val="00C50EC0"/>
    <w:rsid w:val="00C52255"/>
    <w:rsid w:val="00C52FB7"/>
    <w:rsid w:val="00C537F5"/>
    <w:rsid w:val="00C54ACC"/>
    <w:rsid w:val="00C54DF6"/>
    <w:rsid w:val="00C5580D"/>
    <w:rsid w:val="00C56057"/>
    <w:rsid w:val="00C60172"/>
    <w:rsid w:val="00C613D5"/>
    <w:rsid w:val="00C61CEC"/>
    <w:rsid w:val="00C70A3D"/>
    <w:rsid w:val="00C71776"/>
    <w:rsid w:val="00C7279C"/>
    <w:rsid w:val="00C730C6"/>
    <w:rsid w:val="00C73675"/>
    <w:rsid w:val="00C77E41"/>
    <w:rsid w:val="00C8062E"/>
    <w:rsid w:val="00C81019"/>
    <w:rsid w:val="00C8436E"/>
    <w:rsid w:val="00C954F4"/>
    <w:rsid w:val="00C9582B"/>
    <w:rsid w:val="00C95C92"/>
    <w:rsid w:val="00CA0478"/>
    <w:rsid w:val="00CA0C28"/>
    <w:rsid w:val="00CA5E73"/>
    <w:rsid w:val="00CA6A22"/>
    <w:rsid w:val="00CA6C61"/>
    <w:rsid w:val="00CB0B3A"/>
    <w:rsid w:val="00CB0BC0"/>
    <w:rsid w:val="00CB17F5"/>
    <w:rsid w:val="00CB1E45"/>
    <w:rsid w:val="00CB33D8"/>
    <w:rsid w:val="00CB453D"/>
    <w:rsid w:val="00CB5524"/>
    <w:rsid w:val="00CB598B"/>
    <w:rsid w:val="00CB5AA8"/>
    <w:rsid w:val="00CB7DA5"/>
    <w:rsid w:val="00CB7FB2"/>
    <w:rsid w:val="00CC0B98"/>
    <w:rsid w:val="00CC0F39"/>
    <w:rsid w:val="00CC2EBC"/>
    <w:rsid w:val="00CC39D5"/>
    <w:rsid w:val="00CC5086"/>
    <w:rsid w:val="00CC5CFE"/>
    <w:rsid w:val="00CC7F32"/>
    <w:rsid w:val="00CD0DAC"/>
    <w:rsid w:val="00CD0E19"/>
    <w:rsid w:val="00CD3366"/>
    <w:rsid w:val="00CD3F44"/>
    <w:rsid w:val="00CD5519"/>
    <w:rsid w:val="00CE4028"/>
    <w:rsid w:val="00CE4700"/>
    <w:rsid w:val="00CE742B"/>
    <w:rsid w:val="00CF399D"/>
    <w:rsid w:val="00CF4A6B"/>
    <w:rsid w:val="00CF6059"/>
    <w:rsid w:val="00D02A54"/>
    <w:rsid w:val="00D031BF"/>
    <w:rsid w:val="00D1223F"/>
    <w:rsid w:val="00D1471C"/>
    <w:rsid w:val="00D17F0D"/>
    <w:rsid w:val="00D2102A"/>
    <w:rsid w:val="00D23D01"/>
    <w:rsid w:val="00D23FAB"/>
    <w:rsid w:val="00D2508B"/>
    <w:rsid w:val="00D26615"/>
    <w:rsid w:val="00D266D5"/>
    <w:rsid w:val="00D27B21"/>
    <w:rsid w:val="00D30295"/>
    <w:rsid w:val="00D36B9A"/>
    <w:rsid w:val="00D37CC5"/>
    <w:rsid w:val="00D4317C"/>
    <w:rsid w:val="00D50588"/>
    <w:rsid w:val="00D508CB"/>
    <w:rsid w:val="00D50C83"/>
    <w:rsid w:val="00D55D91"/>
    <w:rsid w:val="00D56EF5"/>
    <w:rsid w:val="00D60536"/>
    <w:rsid w:val="00D62937"/>
    <w:rsid w:val="00D706AD"/>
    <w:rsid w:val="00D70917"/>
    <w:rsid w:val="00D712AF"/>
    <w:rsid w:val="00D734F4"/>
    <w:rsid w:val="00D76BB0"/>
    <w:rsid w:val="00D776AE"/>
    <w:rsid w:val="00D83982"/>
    <w:rsid w:val="00D84152"/>
    <w:rsid w:val="00D84CE3"/>
    <w:rsid w:val="00D84FF4"/>
    <w:rsid w:val="00D92BB8"/>
    <w:rsid w:val="00D93C7A"/>
    <w:rsid w:val="00DA110B"/>
    <w:rsid w:val="00DA1EDC"/>
    <w:rsid w:val="00DA21BC"/>
    <w:rsid w:val="00DA2DB1"/>
    <w:rsid w:val="00DA4181"/>
    <w:rsid w:val="00DA483F"/>
    <w:rsid w:val="00DA50D9"/>
    <w:rsid w:val="00DA695E"/>
    <w:rsid w:val="00DA6FE4"/>
    <w:rsid w:val="00DA7406"/>
    <w:rsid w:val="00DB11CE"/>
    <w:rsid w:val="00DB1499"/>
    <w:rsid w:val="00DB2A21"/>
    <w:rsid w:val="00DC01DB"/>
    <w:rsid w:val="00DC0C96"/>
    <w:rsid w:val="00DC259B"/>
    <w:rsid w:val="00DC428E"/>
    <w:rsid w:val="00DC5157"/>
    <w:rsid w:val="00DD08F8"/>
    <w:rsid w:val="00DD1498"/>
    <w:rsid w:val="00DD2D7E"/>
    <w:rsid w:val="00DD313F"/>
    <w:rsid w:val="00DD3BEB"/>
    <w:rsid w:val="00DD3C42"/>
    <w:rsid w:val="00DE495D"/>
    <w:rsid w:val="00DF3CD2"/>
    <w:rsid w:val="00DF3E35"/>
    <w:rsid w:val="00DF5121"/>
    <w:rsid w:val="00E03501"/>
    <w:rsid w:val="00E045AC"/>
    <w:rsid w:val="00E066AF"/>
    <w:rsid w:val="00E06B70"/>
    <w:rsid w:val="00E102C6"/>
    <w:rsid w:val="00E1053E"/>
    <w:rsid w:val="00E114B5"/>
    <w:rsid w:val="00E132F3"/>
    <w:rsid w:val="00E14BC8"/>
    <w:rsid w:val="00E14CFE"/>
    <w:rsid w:val="00E273D9"/>
    <w:rsid w:val="00E27DA0"/>
    <w:rsid w:val="00E30B6D"/>
    <w:rsid w:val="00E30D6A"/>
    <w:rsid w:val="00E3218C"/>
    <w:rsid w:val="00E35CA9"/>
    <w:rsid w:val="00E37DD8"/>
    <w:rsid w:val="00E4056E"/>
    <w:rsid w:val="00E412DC"/>
    <w:rsid w:val="00E42C54"/>
    <w:rsid w:val="00E443FB"/>
    <w:rsid w:val="00E44F1E"/>
    <w:rsid w:val="00E50859"/>
    <w:rsid w:val="00E57E05"/>
    <w:rsid w:val="00E64B14"/>
    <w:rsid w:val="00E64CF0"/>
    <w:rsid w:val="00E65DB1"/>
    <w:rsid w:val="00E65DEB"/>
    <w:rsid w:val="00E743A8"/>
    <w:rsid w:val="00E750BE"/>
    <w:rsid w:val="00E75290"/>
    <w:rsid w:val="00E755B0"/>
    <w:rsid w:val="00E81B6B"/>
    <w:rsid w:val="00E82E08"/>
    <w:rsid w:val="00E83BDB"/>
    <w:rsid w:val="00E84103"/>
    <w:rsid w:val="00E87BB1"/>
    <w:rsid w:val="00E909B7"/>
    <w:rsid w:val="00E91C2C"/>
    <w:rsid w:val="00E929EA"/>
    <w:rsid w:val="00E970AD"/>
    <w:rsid w:val="00EA082B"/>
    <w:rsid w:val="00EA309B"/>
    <w:rsid w:val="00EA30A4"/>
    <w:rsid w:val="00EA5CBA"/>
    <w:rsid w:val="00EB0AAF"/>
    <w:rsid w:val="00EB0D7E"/>
    <w:rsid w:val="00EB1B6B"/>
    <w:rsid w:val="00EB1D1D"/>
    <w:rsid w:val="00EB3279"/>
    <w:rsid w:val="00EB4F0A"/>
    <w:rsid w:val="00EB58E3"/>
    <w:rsid w:val="00EB5ECF"/>
    <w:rsid w:val="00EB7C2E"/>
    <w:rsid w:val="00EC3762"/>
    <w:rsid w:val="00EC4067"/>
    <w:rsid w:val="00EC7B32"/>
    <w:rsid w:val="00EC7F7F"/>
    <w:rsid w:val="00ED017C"/>
    <w:rsid w:val="00ED2346"/>
    <w:rsid w:val="00ED5115"/>
    <w:rsid w:val="00ED64A1"/>
    <w:rsid w:val="00EE0704"/>
    <w:rsid w:val="00EE2836"/>
    <w:rsid w:val="00EE4BE8"/>
    <w:rsid w:val="00EF0384"/>
    <w:rsid w:val="00EF17F4"/>
    <w:rsid w:val="00EF1F15"/>
    <w:rsid w:val="00EF2FDE"/>
    <w:rsid w:val="00EF3E7D"/>
    <w:rsid w:val="00EF50CC"/>
    <w:rsid w:val="00F005C1"/>
    <w:rsid w:val="00F00799"/>
    <w:rsid w:val="00F01FD0"/>
    <w:rsid w:val="00F03A08"/>
    <w:rsid w:val="00F066EE"/>
    <w:rsid w:val="00F100DC"/>
    <w:rsid w:val="00F106EF"/>
    <w:rsid w:val="00F11673"/>
    <w:rsid w:val="00F12262"/>
    <w:rsid w:val="00F12BED"/>
    <w:rsid w:val="00F137EB"/>
    <w:rsid w:val="00F140AF"/>
    <w:rsid w:val="00F16E60"/>
    <w:rsid w:val="00F172FB"/>
    <w:rsid w:val="00F204E8"/>
    <w:rsid w:val="00F22229"/>
    <w:rsid w:val="00F22E0A"/>
    <w:rsid w:val="00F2426F"/>
    <w:rsid w:val="00F254A3"/>
    <w:rsid w:val="00F264D9"/>
    <w:rsid w:val="00F317AC"/>
    <w:rsid w:val="00F32985"/>
    <w:rsid w:val="00F3305A"/>
    <w:rsid w:val="00F34B8D"/>
    <w:rsid w:val="00F37056"/>
    <w:rsid w:val="00F4118C"/>
    <w:rsid w:val="00F42691"/>
    <w:rsid w:val="00F46656"/>
    <w:rsid w:val="00F50B09"/>
    <w:rsid w:val="00F54661"/>
    <w:rsid w:val="00F57AF7"/>
    <w:rsid w:val="00F6081C"/>
    <w:rsid w:val="00F60ECE"/>
    <w:rsid w:val="00F627EA"/>
    <w:rsid w:val="00F62894"/>
    <w:rsid w:val="00F706BC"/>
    <w:rsid w:val="00F71799"/>
    <w:rsid w:val="00F73593"/>
    <w:rsid w:val="00F771D7"/>
    <w:rsid w:val="00F77443"/>
    <w:rsid w:val="00F81628"/>
    <w:rsid w:val="00F82E3F"/>
    <w:rsid w:val="00F830FE"/>
    <w:rsid w:val="00F83D5E"/>
    <w:rsid w:val="00F84CA9"/>
    <w:rsid w:val="00F85AD5"/>
    <w:rsid w:val="00F92316"/>
    <w:rsid w:val="00F93B9F"/>
    <w:rsid w:val="00F966D0"/>
    <w:rsid w:val="00FA0AE0"/>
    <w:rsid w:val="00FA0DDF"/>
    <w:rsid w:val="00FA0ECA"/>
    <w:rsid w:val="00FA624C"/>
    <w:rsid w:val="00FA7FAB"/>
    <w:rsid w:val="00FB250A"/>
    <w:rsid w:val="00FB2534"/>
    <w:rsid w:val="00FB313E"/>
    <w:rsid w:val="00FC110A"/>
    <w:rsid w:val="00FC38D4"/>
    <w:rsid w:val="00FC4B8A"/>
    <w:rsid w:val="00FC62D3"/>
    <w:rsid w:val="00FD0490"/>
    <w:rsid w:val="00FD2012"/>
    <w:rsid w:val="00FD3734"/>
    <w:rsid w:val="00FD790C"/>
    <w:rsid w:val="00FE4070"/>
    <w:rsid w:val="00FE7327"/>
    <w:rsid w:val="00FF27FF"/>
    <w:rsid w:val="00FF3452"/>
    <w:rsid w:val="00FF3833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A14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A1403"/>
  </w:style>
  <w:style w:styleId="Podnoje" w:type="paragraph">
    <w:name w:val="footer"/>
    <w:basedOn w:val="Normal"/>
    <w:rsid w:val="0015465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82A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2A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628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A14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A1403"/>
  </w:style>
  <w:style w:styleId="Podnoje" w:type="paragraph">
    <w:name w:val="footer"/>
    <w:basedOn w:val="Normal"/>
    <w:rsid w:val="0015465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82A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2A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628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O-1559/2017-7</izvorni_sadrzaj>
    <derivirana_varijabla naziv="DomainObject.Oznaka_1">O-1559/2017-7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Nevešćanin</izvorni_sadrzaj>
    <derivirana_varijabla naziv="DomainObject.DonositeljOdluke.Prezime_1">Nevešćanin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sa O.524/95 (nadopuna)</izvorni_sadrzaj>
    <derivirana_varijabla naziv="DomainObject.Predmet.Opis_1">Prešao sa O.524/95 (nadopuna)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O-1559/2017</izvorni_sadrzaj>
    <derivirana_varijabla naziv="DomainObject.Predmet.OznakaBroj_1">O-1559/2017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58 - Maja Nevešćanin</izvorni_sadrzaj>
    <derivirana_varijabla naziv="DomainObject.Predmet.Referada.Naziv_1">Referada 58 - Maja Nevešćanin</derivirana_varijabla>
  </DomainObject.Predmet.Referada.Naziv>
  <DomainObject.Predmet.Referada.Oznaka>
    <izvorni_sadrzaj>58</izvorni_sadrzaj>
    <derivirana_varijabla naziv="DomainObject.Predmet.Referada.Oznaka_1">58</derivirana_varijabla>
  </DomainObject.Predmet.Referada.Oznaka>
  <DomainObject.Predmet.Referada.Prostorija.Naziv>
    <izvorni_sadrzaj>Sudnica 17</izvorni_sadrzaj>
    <derivirana_varijabla naziv="DomainObject.Predmet.Referada.Prostorija.Naziv_1">Sudnica 17</derivirana_varijabla>
  </DomainObject.Predmet.Referada.Prostorija.Naziv>
  <DomainObject.Predmet.Referada.Prostorija.Oznaka>
    <izvorni_sadrzaj>17</izvorni_sadrzaj>
    <derivirana_varijabla naziv="DomainObject.Predmet.Referada.Prostorija.Oznaka_1">17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Maja Nevešćanin</izvorni_sadrzaj>
    <derivirana_varijabla naziv="DomainObject.Predmet.Referada.Sudac_1">Maja Nevešćanin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IKA ČULINA; Zvonko Čulina; Slavko Čulina; Toka Čulina; Dinko Čulina; Ljubica Zubčić; Ivan pavlović; Zorica Jelenković; Radojka Kardum</izvorni_sadrzaj>
    <derivirana_varijabla naziv="DomainObject.Predmet.StrankaFormated_1">  IKA ČULINA; Zvonko Čulina; Slavko Čulina; Toka Čulina; Dinko Čulina; Ljubica Zubčić; Ivan pavlović; Zorica Jelenković; Radojka Kardum</derivirana_varijabla>
  </DomainObject.Predmet.StrankaFormated>
  <DomainObject.Predmet.StrankaFormatedOIB>
    <izvorni_sadrzaj>  IKA ČULINA; Zvonko Čulina; Slavko Čulina; Toka Čulina; Dinko Čulina; Ljubica Zubčić; Ivan pavlović; Zorica Jelenković; Radojka Kardum</izvorni_sadrzaj>
    <derivirana_varijabla naziv="DomainObject.Predmet.StrankaFormatedOIB_1">  IKA ČULINA; Zvonko Čulina; Slavko Čulina; Toka Čulina; Dinko Čulina; Ljubica Zubčić; Ivan pavlović; Zorica Jelenković; Radojka Kardum</derivirana_varijabla>
  </DomainObject.Predmet.StrankaFormatedOIB>
  <DomainObject.Predmet.StrankaFormatedWithAdress>
    <izvorni_sadrzaj> IKA ČULINA, ., 23312 Pridraga; Zvonko Čulina; Slavko Čulina, Vinogradski venac 14/21, Beograd ; Toka Čulina, Zlobinska 10, 10000 Zagreb; Dinko Čulina, Dujšinova 16, 10000 Zagreb; Ljubica Zubčić, TH.St. Jackson HTS 34-21-80, N.Y. 113272 ; Ivan pavlović, V. Velebita 8C, 10000 Zagreb; Zorica Jelenković, Biogradska 10, 23000 Zadar; Radojka Kardum, Zlobihnska br. 4, 10000 Zagreb</izvorni_sadrzaj>
    <derivirana_varijabla naziv="DomainObject.Predmet.StrankaFormatedWithAdress_1"> IKA ČULINA, ., 23312 Pridraga; Zvonko Čulina; Slavko Čulina, Vinogradski venac 14/21, Beograd ; Toka Čulina, Zlobinska 10, 10000 Zagreb; Dinko Čulina, Dujšinova 16, 10000 Zagreb; Ljubica Zubčić, TH.St. Jackson HTS 34-21-80, N.Y. 113272 ; Ivan pavlović, V. Velebita 8C, 10000 Zagreb; Zorica Jelenković, Biogradska 10, 23000 Zadar; Radojka Kardum, Zlobihnska br. 4, 10000 Zagreb</derivirana_varijabla>
  </DomainObject.Predmet.StrankaFormatedWithAdress>
  <DomainObject.Predmet.StrankaFormatedWithAdressOIB>
    <izvorni_sadrzaj> IKA ČULINA, ., 23312 Pridraga; Zvonko Čulina; Slavko Čulina, Vinogradski venac 14/21, Beograd ; Toka Čulina, Zlobinska 10, 10000 Zagreb; Dinko Čulina, Dujšinova 16, 10000 Zagreb; Ljubica Zubčić, TH.St. Jackson HTS 34-21-80, N.Y. 113272 ; Ivan pavlović, V. Velebita 8C, 10000 Zagreb; Zorica Jelenković, Biogradska 10, 23000 Zadar; Radojka Kardum, Zlobihnska br. 4, 10000 Zagreb</izvorni_sadrzaj>
    <derivirana_varijabla naziv="DomainObject.Predmet.StrankaFormatedWithAdressOIB_1"> IKA ČULINA, ., 23312 Pridraga; Zvonko Čulina; Slavko Čulina, Vinogradski venac 14/21, Beograd ; Toka Čulina, Zlobinska 10, 10000 Zagreb; Dinko Čulina, Dujšinova 16, 10000 Zagreb; Ljubica Zubčić, TH.St. Jackson HTS 34-21-80, N.Y. 113272 ; Ivan pavlović, V. Velebita 8C, 10000 Zagreb; Zorica Jelenković, Biogradska 10, 23000 Zadar; Radojka Kardum, Zlobihnska br. 4, 10000 Zagreb</derivirana_varijabla>
  </DomainObject.Predmet.StrankaFormatedWithAdressOIB>
  <DomainObject.Predmet.StrankaWithAdress>
    <izvorni_sadrzaj>IKA ČULINA .,23312 Pridraga,Zvonko Čulina ,Slavko Čulina Vinogradski venac 14/21,Beograd ,Toka Čulina Zlobinska 10,10000 Zagreb,Dinko Čulina Dujšinova 16,10000 Zagreb,Ljubica Zubčić TH.St. Jackson HTS 34-21-80,N.Y. 113272 ,Ivan pavlović V. Velebita 8C,10000 Zagreb,Zorica Jelenković Biogradska 10,23000 Zadar,Radojka Kardum Zlobihnska br. 4,10000 Zagreb</izvorni_sadrzaj>
    <derivirana_varijabla naziv="DomainObject.Predmet.StrankaWithAdress_1">IKA ČULINA .,23312 Pridraga,Zvonko Čulina ,Slavko Čulina Vinogradski venac 14/21,Beograd ,Toka Čulina Zlobinska 10,10000 Zagreb,Dinko Čulina Dujšinova 16,10000 Zagreb,Ljubica Zubčić TH.St. Jackson HTS 34-21-80,N.Y. 113272 ,Ivan pavlović V. Velebita 8C,10000 Zagreb,Zorica Jelenković Biogradska 10,23000 Zadar,Radojka Kardum Zlobihnska br. 4,10000 Zagreb</derivirana_varijabla>
  </DomainObject.Predmet.StrankaWithAdress>
  <DomainObject.Predmet.StrankaWithAdressOIB>
    <izvorni_sadrzaj>IKA ČULINA, .,23312 Pridraga,Zvonko Čulina,Slavko Čulina, Vinogradski venac 14/21,Beograd ,Toka Čulina, Zlobinska 10,10000 Zagreb,Dinko Čulina, Dujšinova 16,10000 Zagreb,Ljubica Zubčić, TH.St. Jackson HTS 34-21-80,N.Y. 113272 ,Ivan pavlović, V. Velebita 8C,10000 Zagreb,Zorica Jelenković, Biogradska 10,23000 Zadar,Radojka Kardum, Zlobihnska br. 4,10000 Zagreb</izvorni_sadrzaj>
    <derivirana_varijabla naziv="DomainObject.Predmet.StrankaWithAdressOIB_1">IKA ČULINA, .,23312 Pridraga,Zvonko Čulina,Slavko Čulina, Vinogradski venac 14/21,Beograd ,Toka Čulina, Zlobinska 10,10000 Zagreb,Dinko Čulina, Dujšinova 16,10000 Zagreb,Ljubica Zubčić, TH.St. Jackson HTS 34-21-80,N.Y. 113272 ,Ivan pavlović, V. Velebita 8C,10000 Zagreb,Zorica Jelenković, Biogradska 10,23000 Zadar,Radojka Kardum, Zlobihnska br. 4,10000 Zagreb</derivirana_varijabla>
  </DomainObject.Predmet.StrankaWithAdressOIB>
  <DomainObject.Predmet.StrankaNazivFormated>
    <izvorni_sadrzaj>IKA ČULINA,Zvonko Čulina,Slavko Čulina,Toka Čulina,Dinko Čulina,Ljubica Zubčić,Ivan pavlović,Zorica Jelenković,Radojka Kardum</izvorni_sadrzaj>
    <derivirana_varijabla naziv="DomainObject.Predmet.StrankaNazivFormated_1">IKA ČULINA,Zvonko Čulina,Slavko Čulina,Toka Čulina,Dinko Čulina,Ljubica Zubčić,Ivan pavlović,Zorica Jelenković,Radojka Kardum</derivirana_varijabla>
  </DomainObject.Predmet.StrankaNazivFormated>
  <DomainObject.Predmet.StrankaNazivFormatedOIB>
    <izvorni_sadrzaj>IKA ČULINA,Zvonko Čulina,Slavko Čulina,Toka Čulina,Dinko Čulina,Ljubica Zubčić,Ivan pavlović,Zorica Jelenković,Radojka Kardum</izvorni_sadrzaj>
    <derivirana_varijabla naziv="DomainObject.Predmet.StrankaNazivFormatedOIB_1">IKA ČULINA,Zvonko Čulina,Slavko Čulina,Toka Čulina,Dinko Čulina,Ljubica Zubčić,Ivan pavlović,Zorica Jelenković,Radojka Kardum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Borrelli 9</izvorni_sadrzaj>
    <derivirana_varijabla naziv="DomainObject.Predmet.Sud.Adresa.UlicaIKBR_1">Borrelli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58 - Maja Nevešćanin</izvorni_sadrzaj>
    <derivirana_varijabla naziv="DomainObject.Predmet.TrenutnaLokacijaSpisa.Naziv_1">Referada 58 - Maja Nevešćanin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>6000.00</izvorni_sadrzaj>
    <derivirana_varijabla naziv="DomainObject.Predmet.TrenutnaVrijednost_1">6000.00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 i O pisarnica</izvorni_sadrzaj>
    <derivirana_varijabla naziv="DomainObject.Predmet.UstrojstvenaJedinicaVodi.Oznaka_1">IZV i O pisarnica</derivirana_varijabla>
  </DomainObject.Predmet.UstrojstvenaJedinicaVodi.Oznaka>
  <DomainObject.Predmet.UstrojstvenaJedinicaVodi.Prostorija.Naziv>
    <izvorni_sadrzaj>Izvanparnična i ostavinska pisarnica</izvorni_sadrzaj>
    <derivirana_varijabla naziv="DomainObject.Predmet.UstrojstvenaJedinicaVodi.Prostorija.Naziv_1">Izvanparnična i ostavinska pisarnica</derivirana_varijabla>
  </DomainObject.Predmet.UstrojstvenaJedinicaVodi.Prostorija.Naziv>
  <DomainObject.Predmet.UstrojstvenaJedinicaVodi.Prostorija.Oznaka>
    <izvorni_sadrzaj>24</izvorni_sadrzaj>
    <derivirana_varijabla naziv="DomainObject.Predmet.UstrojstvenaJedinicaVodi.Prostorija.Oznaka_1">24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Ostavinski predmeti za sudsko rješavanje – Naknadno pronađena imovina</izvorni_sadrzaj>
    <derivirana_varijabla naziv="DomainObject.Predmet.VrstaSpora.Naziv_1">Ostavinski predmeti za sudsko rješavanje – Naknadno pronađena imovina</derivirana_varijabla>
  </DomainObject.Predmet.VrstaSpora.Naziv>
  <DomainObject.Predmet.Zapisnicar>
    <izvorni_sadrzaj>Sanja Šuljić</izvorni_sadrzaj>
    <derivirana_varijabla naziv="DomainObject.Predmet.Zapisnicar_1">Sanja Šuljić</derivirana_varijabla>
  </DomainObject.Predmet.Zapisnicar>
  <DomainObject.Predmet.StrankaListFormated>
    <izvorni_sadrzaj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izvorni_sadrzaj>
    <derivirana_varijabla naziv="DomainObject.Predmet.StrankaListFormated_1"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derivirana_varijabla>
  </DomainObject.Predmet.StrankaListFormated>
  <DomainObject.Predmet.StrankaListFormatedOIB>
    <izvorni_sadrzaj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izvorni_sadrzaj>
    <derivirana_varijabla naziv="DomainObject.Predmet.StrankaListFormatedOIB_1"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derivirana_varijabla>
  </DomainObject.Predmet.StrankaListFormatedOIB>
  <DomainObject.Predmet.StrankaListFormatedWithAdress>
    <izvorni_sadrzaj>
      <item>IKA ČULINA, ., 23312 Pridraga</item>
      <item>Zvonko Čulina</item>
      <item>Slavko Čulina, Vinogradski venac 14/21, Beograd </item>
      <item>Toka Čulina, Zlobinska 10, 10000 Zagreb</item>
      <item>Dinko Čulina, Dujšinova 16, 10000 Zagreb</item>
      <item>Ljubica Zubčić, TH.St. Jackson HTS 34-21-80, N.Y. 113272 </item>
      <item>Ivan pavlović, V. Velebita 8C, 10000 Zagreb</item>
      <item>Zorica Jelenković, Biogradska 10, 23000 Zadar</item>
      <item>Radojka Kardum, Zlobihnska br. 4, 10000 Zagreb</item>
    </izvorni_sadrzaj>
    <derivirana_varijabla naziv="DomainObject.Predmet.StrankaListFormatedWithAdress_1">
      <item>IKA ČULINA, ., 23312 Pridraga</item>
      <item>Zvonko Čulina</item>
      <item>Slavko Čulina, Vinogradski venac 14/21, Beograd </item>
      <item>Toka Čulina, Zlobinska 10, 10000 Zagreb</item>
      <item>Dinko Čulina, Dujšinova 16, 10000 Zagreb</item>
      <item>Ljubica Zubčić, TH.St. Jackson HTS 34-21-80, N.Y. 113272 </item>
      <item>Ivan pavlović, V. Velebita 8C, 10000 Zagreb</item>
      <item>Zorica Jelenković, Biogradska 10, 23000 Zadar</item>
      <item>Radojka Kardum, Zlobihnska br. 4, 10000 Zagreb</item>
    </derivirana_varijabla>
  </DomainObject.Predmet.StrankaListFormatedWithAdress>
  <DomainObject.Predmet.StrankaListFormatedWithAdressOIB>
    <izvorni_sadrzaj>
      <item>IKA ČULINA, ., 23312 Pridraga</item>
      <item>Zvonko Čulina</item>
      <item>Slavko Čulina, Vinogradski venac 14/21, Beograd </item>
      <item>Toka Čulina, Zlobinska 10, 10000 Zagreb</item>
      <item>Dinko Čulina, Dujšinova 16, 10000 Zagreb</item>
      <item>Ljubica Zubčić, TH.St. Jackson HTS 34-21-80, N.Y. 113272 </item>
      <item>Ivan pavlović, V. Velebita 8C, 10000 Zagreb</item>
      <item>Zorica Jelenković, Biogradska 10, 23000 Zadar</item>
      <item>Radojka Kardum, Zlobihnska br. 4, 10000 Zagreb</item>
    </izvorni_sadrzaj>
    <derivirana_varijabla naziv="DomainObject.Predmet.StrankaListFormatedWithAdressOIB_1">
      <item>IKA ČULINA, ., 23312 Pridraga</item>
      <item>Zvonko Čulina</item>
      <item>Slavko Čulina, Vinogradski venac 14/21, Beograd </item>
      <item>Toka Čulina, Zlobinska 10, 10000 Zagreb</item>
      <item>Dinko Čulina, Dujšinova 16, 10000 Zagreb</item>
      <item>Ljubica Zubčić, TH.St. Jackson HTS 34-21-80, N.Y. 113272 </item>
      <item>Ivan pavlović, V. Velebita 8C, 10000 Zagreb</item>
      <item>Zorica Jelenković, Biogradska 10, 23000 Zadar</item>
      <item>Radojka Kardum, Zlobihnska br. 4, 10000 Zagreb</item>
    </derivirana_varijabla>
  </DomainObject.Predmet.StrankaListFormatedWithAdressOIB>
  <DomainObject.Predmet.StrankaListNazivFormated>
    <izvorni_sadrzaj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izvorni_sadrzaj>
    <derivirana_varijabla naziv="DomainObject.Predmet.StrankaListNazivFormated_1"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derivirana_varijabla>
  </DomainObject.Predmet.StrankaListNazivFormated>
  <DomainObject.Predmet.StrankaListNazivFormatedOIB>
    <izvorni_sadrzaj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izvorni_sadrzaj>
    <derivirana_varijabla naziv="DomainObject.Predmet.StrankaListNazivFormatedOIB_1"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O-1559/2017-7</izvorni_sadrzaj>
    <derivirana_varijabla naziv="DomainObject.PoslovniBrojDokumenta_1">O-1559/2017-7</derivirana_varijabla>
  </DomainObject.PoslovniBrojDokumenta>
  <DomainObject.Predmet.StrankaIDrugi>
    <izvorni_sadrzaj>IKA ČULINA i dr.</izvorni_sadrzaj>
    <derivirana_varijabla naziv="DomainObject.Predmet.StrankaIDrugi_1">IKA ČULINA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IKA ČULINA, ., 23312 Pridraga i dr.</izvorni_sadrzaj>
    <derivirana_varijabla naziv="DomainObject.Predmet.StrankaIDrugiAdressOIB_1">IKA ČULINA, ., 23312 Pridraga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izvorni_sadrzaj>
    <derivirana_varijabla naziv="DomainObject.Predmet.SudioniciListNaziv_1">
      <item>IKA ČULINA</item>
      <item>Zvonko Čulina</item>
      <item>Slavko Čulina</item>
      <item>Toka Čulina</item>
      <item>Dinko Čulina</item>
      <item>Ljubica Zubčić</item>
      <item>Ivan pavlović</item>
      <item>Zorica Jelenković</item>
      <item>Radojka Kardum</item>
    </derivirana_varijabla>
  </DomainObject.Predmet.SudioniciListNaziv>
  <DomainObject.Predmet.SudioniciListAdressOIB>
    <izvorni_sadrzaj>
      <item>IKA ČULINA, .,23312 Pridraga</item>
      <item>Zvonko Čulina</item>
      <item>Slavko Čulina, Vinogradski venac 14/21,Beograd </item>
      <item>Toka Čulina, Zlobinska 10,10000 Zagreb</item>
      <item>Dinko Čulina, Dujšinova 16,10000 Zagreb</item>
      <item>Ljubica Zubčić, TH.St. Jackson HTS 34-21-80,N.Y. 113272 </item>
      <item>Ivan pavlović, V. Velebita 8C,10000 Zagreb</item>
      <item>Zorica Jelenković, Biogradska 10,23000 Zadar</item>
      <item>Radojka Kardum, Zlobihnska br. 4,10000 Zagreb</item>
    </izvorni_sadrzaj>
    <derivirana_varijabla naziv="DomainObject.Predmet.SudioniciListAdressOIB_1">
      <item>IKA ČULINA, .,23312 Pridraga</item>
      <item>Zvonko Čulina</item>
      <item>Slavko Čulina, Vinogradski venac 14/21,Beograd </item>
      <item>Toka Čulina, Zlobinska 10,10000 Zagreb</item>
      <item>Dinko Čulina, Dujšinova 16,10000 Zagreb</item>
      <item>Ljubica Zubčić, TH.St. Jackson HTS 34-21-80,N.Y. 113272 </item>
      <item>Ivan pavlović, V. Velebita 8C,10000 Zagreb</item>
      <item>Zorica Jelenković, Biogradska 10,23000 Zadar</item>
      <item>Radojka Kardum, Zlobihnska br.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AE998-2A1C-4DC8-BE08-616807563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4208</properties:Characters>
  <properties:Lines>111</properties:Lines>
  <properties:Paragraphs>40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2017-10-24T08:42:00Z</dcterms:created>
  <dc:creator>RH - TDU</dc:creator>
  <cp:lastModifiedBy>Sanja Šuljić</cp:lastModifiedBy>
  <cp:lastPrinted>2017-10-26T08:32:00Z</cp:lastPrinted>
  <dcterms:modified xmlns:xsi="http://www.w3.org/2001/XMLSchema-instance" xsi:type="dcterms:W3CDTF">2017-10-26T08:53:00Z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O-1559/2017-7 / Odluka - Rješenje - naknadno pronađena imovina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